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798502" w14:textId="67961E8F" w:rsidR="008A48D8" w:rsidRDefault="001D7BC3">
      <w:pPr>
        <w:pStyle w:val="a9"/>
        <w:tabs>
          <w:tab w:val="right" w:pos="9639"/>
        </w:tabs>
        <w:jc w:val="both"/>
        <w:rPr>
          <w:bCs/>
          <w:i/>
          <w:sz w:val="24"/>
          <w:szCs w:val="24"/>
        </w:rPr>
      </w:pPr>
      <w:r>
        <w:rPr>
          <w:bCs/>
          <w:sz w:val="24"/>
          <w:szCs w:val="24"/>
        </w:rPr>
        <w:t>3GPP TSG-RAN WG2 Meeting #1</w:t>
      </w:r>
      <w:r w:rsidR="007D1973">
        <w:rPr>
          <w:bCs/>
          <w:sz w:val="24"/>
          <w:szCs w:val="24"/>
        </w:rPr>
        <w:t>10</w:t>
      </w:r>
      <w:r>
        <w:rPr>
          <w:bCs/>
          <w:sz w:val="24"/>
          <w:szCs w:val="24"/>
        </w:rPr>
        <w:t>-e</w:t>
      </w:r>
      <w:r>
        <w:rPr>
          <w:bCs/>
          <w:sz w:val="24"/>
          <w:szCs w:val="24"/>
        </w:rPr>
        <w:tab/>
      </w:r>
      <w:r w:rsidR="0065522C" w:rsidRPr="0065522C">
        <w:rPr>
          <w:bCs/>
          <w:sz w:val="24"/>
          <w:szCs w:val="24"/>
        </w:rPr>
        <w:t>R2-2005094</w:t>
      </w:r>
      <w:bookmarkStart w:id="0" w:name="_GoBack"/>
      <w:bookmarkEnd w:id="0"/>
    </w:p>
    <w:p w14:paraId="43F06715" w14:textId="54C9D0D2" w:rsidR="008A48D8" w:rsidRDefault="0092772B">
      <w:pPr>
        <w:pStyle w:val="a9"/>
        <w:tabs>
          <w:tab w:val="right" w:pos="9639"/>
        </w:tabs>
        <w:jc w:val="both"/>
        <w:rPr>
          <w:bCs/>
          <w:sz w:val="24"/>
          <w:szCs w:val="24"/>
          <w:lang w:eastAsia="zh-CN"/>
        </w:rPr>
      </w:pPr>
      <w:r>
        <w:rPr>
          <w:bCs/>
          <w:sz w:val="24"/>
          <w:szCs w:val="24"/>
          <w:lang w:eastAsia="zh-CN"/>
        </w:rPr>
        <w:t>Online,</w:t>
      </w:r>
      <w:r w:rsidR="007D1973" w:rsidRPr="007D1973">
        <w:rPr>
          <w:bCs/>
          <w:sz w:val="24"/>
          <w:szCs w:val="24"/>
          <w:lang w:eastAsia="zh-CN"/>
        </w:rPr>
        <w:t xml:space="preserve"> 1</w:t>
      </w:r>
      <w:r w:rsidRPr="0092772B">
        <w:rPr>
          <w:bCs/>
          <w:sz w:val="24"/>
          <w:szCs w:val="24"/>
          <w:vertAlign w:val="superscript"/>
          <w:lang w:eastAsia="zh-CN"/>
        </w:rPr>
        <w:t>st</w:t>
      </w:r>
      <w:r>
        <w:rPr>
          <w:bCs/>
          <w:sz w:val="24"/>
          <w:szCs w:val="24"/>
          <w:lang w:eastAsia="zh-CN"/>
        </w:rPr>
        <w:t xml:space="preserve">  – </w:t>
      </w:r>
      <w:r w:rsidR="007D1973" w:rsidRPr="007D1973">
        <w:rPr>
          <w:bCs/>
          <w:sz w:val="24"/>
          <w:szCs w:val="24"/>
          <w:lang w:eastAsia="zh-CN"/>
        </w:rPr>
        <w:t>12</w:t>
      </w:r>
      <w:r w:rsidRPr="0092772B">
        <w:rPr>
          <w:bCs/>
          <w:sz w:val="24"/>
          <w:szCs w:val="24"/>
          <w:vertAlign w:val="superscript"/>
          <w:lang w:eastAsia="zh-CN"/>
        </w:rPr>
        <w:t>th</w:t>
      </w:r>
      <w:r>
        <w:rPr>
          <w:bCs/>
          <w:sz w:val="24"/>
          <w:szCs w:val="24"/>
          <w:lang w:eastAsia="zh-CN"/>
        </w:rPr>
        <w:t xml:space="preserve"> Jun,</w:t>
      </w:r>
      <w:r w:rsidR="007D1973" w:rsidRPr="007D1973">
        <w:rPr>
          <w:bCs/>
          <w:sz w:val="24"/>
          <w:szCs w:val="24"/>
          <w:lang w:eastAsia="zh-CN"/>
        </w:rPr>
        <w:t xml:space="preserve"> 2020</w:t>
      </w:r>
    </w:p>
    <w:p w14:paraId="78AF63CC" w14:textId="77777777" w:rsidR="008A48D8" w:rsidRDefault="008A48D8">
      <w:pPr>
        <w:pStyle w:val="a9"/>
        <w:jc w:val="both"/>
        <w:rPr>
          <w:rFonts w:eastAsiaTheme="minorEastAsia"/>
          <w:bCs/>
          <w:sz w:val="24"/>
        </w:rPr>
      </w:pPr>
    </w:p>
    <w:p w14:paraId="7B947AC6" w14:textId="77777777" w:rsidR="008A48D8" w:rsidRDefault="001D7BC3">
      <w:pPr>
        <w:pStyle w:val="CRCoverPage"/>
        <w:tabs>
          <w:tab w:val="left" w:pos="1985"/>
        </w:tabs>
        <w:jc w:val="both"/>
        <w:rPr>
          <w:rFonts w:cs="Arial"/>
          <w:b/>
          <w:bCs/>
          <w:sz w:val="24"/>
          <w:lang w:eastAsia="ja-JP"/>
        </w:rPr>
      </w:pPr>
      <w:r>
        <w:rPr>
          <w:rFonts w:cs="Arial"/>
          <w:b/>
          <w:bCs/>
          <w:sz w:val="24"/>
        </w:rPr>
        <w:t>Agenda item:</w:t>
      </w:r>
      <w:r>
        <w:rPr>
          <w:rFonts w:cs="Arial"/>
          <w:b/>
          <w:bCs/>
          <w:sz w:val="24"/>
        </w:rPr>
        <w:tab/>
      </w:r>
      <w:r>
        <w:rPr>
          <w:rFonts w:cs="Arial"/>
          <w:b/>
          <w:bCs/>
          <w:sz w:val="24"/>
          <w:lang w:eastAsia="ja-JP"/>
        </w:rPr>
        <w:t>6.8.2.1</w:t>
      </w:r>
    </w:p>
    <w:p w14:paraId="0A36ECE7" w14:textId="77777777" w:rsidR="008A48D8" w:rsidRDefault="001D7BC3">
      <w:pPr>
        <w:tabs>
          <w:tab w:val="left" w:pos="1985"/>
        </w:tabs>
        <w:ind w:left="1985" w:hanging="1985"/>
        <w:jc w:val="both"/>
        <w:rPr>
          <w:rFonts w:ascii="Arial" w:hAnsi="Arial" w:cs="Arial"/>
          <w:b/>
          <w:bCs/>
          <w:sz w:val="24"/>
        </w:rPr>
      </w:pPr>
      <w:r>
        <w:rPr>
          <w:rFonts w:ascii="Arial" w:hAnsi="Arial" w:cs="Arial"/>
          <w:b/>
          <w:bCs/>
          <w:sz w:val="24"/>
        </w:rPr>
        <w:t>Source:</w:t>
      </w:r>
      <w:r>
        <w:rPr>
          <w:rFonts w:ascii="Arial" w:hAnsi="Arial" w:cs="Arial"/>
          <w:b/>
          <w:bCs/>
          <w:sz w:val="24"/>
        </w:rPr>
        <w:tab/>
        <w:t>Huawei, HiSilicon</w:t>
      </w:r>
    </w:p>
    <w:p w14:paraId="4D51AD24" w14:textId="5750FBD4" w:rsidR="00922D5D" w:rsidRDefault="001D7BC3" w:rsidP="00922D5D">
      <w:pPr>
        <w:ind w:left="1985" w:hanging="1985"/>
        <w:jc w:val="both"/>
        <w:rPr>
          <w:rFonts w:ascii="Arial" w:hAnsi="Arial" w:cs="Arial"/>
          <w:b/>
          <w:bCs/>
          <w:sz w:val="24"/>
        </w:rPr>
      </w:pPr>
      <w:r>
        <w:rPr>
          <w:rFonts w:ascii="Arial" w:hAnsi="Arial" w:cs="Arial"/>
          <w:b/>
          <w:bCs/>
          <w:sz w:val="24"/>
        </w:rPr>
        <w:t>Title:</w:t>
      </w:r>
      <w:r>
        <w:rPr>
          <w:rFonts w:ascii="Arial" w:hAnsi="Arial" w:cs="Arial"/>
          <w:b/>
          <w:bCs/>
          <w:sz w:val="24"/>
        </w:rPr>
        <w:tab/>
      </w:r>
      <w:r w:rsidR="000C44A7">
        <w:rPr>
          <w:rFonts w:ascii="Arial" w:hAnsi="Arial" w:cs="Arial"/>
          <w:b/>
          <w:bCs/>
          <w:sz w:val="24"/>
        </w:rPr>
        <w:t>C</w:t>
      </w:r>
      <w:r w:rsidR="000B6206" w:rsidRPr="000B6206">
        <w:rPr>
          <w:rFonts w:ascii="Arial" w:hAnsi="Arial" w:cs="Arial"/>
          <w:b/>
          <w:bCs/>
          <w:sz w:val="24"/>
        </w:rPr>
        <w:t>orrections to stage-2 specification</w:t>
      </w:r>
    </w:p>
    <w:p w14:paraId="26BEEC97" w14:textId="516C18BE" w:rsidR="008A48D8" w:rsidRDefault="001D7BC3" w:rsidP="00922D5D">
      <w:pPr>
        <w:ind w:left="1985" w:hanging="1985"/>
        <w:jc w:val="both"/>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5871D86" w14:textId="77777777" w:rsidR="008A48D8" w:rsidRDefault="001D7BC3">
      <w:pPr>
        <w:pStyle w:val="1"/>
        <w:jc w:val="both"/>
        <w:rPr>
          <w:rFonts w:ascii="Times New Roman" w:hAnsi="Times New Roman"/>
          <w:b/>
          <w:bCs/>
          <w:sz w:val="20"/>
          <w:u w:val="single"/>
          <w:lang w:val="en-US"/>
        </w:rPr>
      </w:pPr>
      <w:r>
        <w:t>1</w:t>
      </w:r>
      <w:r>
        <w:tab/>
        <w:t>Introduction</w:t>
      </w:r>
    </w:p>
    <w:p w14:paraId="20787F3B" w14:textId="4F4FFEB9" w:rsidR="008A48D8" w:rsidRDefault="007D1973">
      <w:pPr>
        <w:jc w:val="both"/>
        <w:rPr>
          <w:lang w:eastAsia="zh-CN"/>
        </w:rPr>
      </w:pPr>
      <w:r>
        <w:rPr>
          <w:lang w:eastAsia="zh-CN"/>
        </w:rPr>
        <w:t xml:space="preserve">In RAN2#109b, the correction to </w:t>
      </w:r>
      <w:r w:rsidR="007924B9">
        <w:rPr>
          <w:lang w:eastAsia="zh-CN"/>
        </w:rPr>
        <w:t xml:space="preserve">stage-2 specification is endorsed as the agreed-in-principle CR in R2-2003990 </w:t>
      </w:r>
      <w:r w:rsidR="007924B9">
        <w:rPr>
          <w:lang w:eastAsia="zh-CN"/>
        </w:rPr>
        <w:fldChar w:fldCharType="begin"/>
      </w:r>
      <w:r w:rsidR="007924B9">
        <w:rPr>
          <w:lang w:eastAsia="zh-CN"/>
        </w:rPr>
        <w:instrText xml:space="preserve"> REF _Ref40449956 \r \h </w:instrText>
      </w:r>
      <w:r w:rsidR="007924B9">
        <w:rPr>
          <w:lang w:eastAsia="zh-CN"/>
        </w:rPr>
      </w:r>
      <w:r w:rsidR="007924B9">
        <w:rPr>
          <w:lang w:eastAsia="zh-CN"/>
        </w:rPr>
        <w:fldChar w:fldCharType="separate"/>
      </w:r>
      <w:r w:rsidR="007924B9">
        <w:rPr>
          <w:lang w:eastAsia="zh-CN"/>
        </w:rPr>
        <w:t>[1]</w:t>
      </w:r>
      <w:r w:rsidR="007924B9">
        <w:rPr>
          <w:lang w:eastAsia="zh-CN"/>
        </w:rPr>
        <w:fldChar w:fldCharType="end"/>
      </w:r>
      <w:r w:rsidR="007924B9">
        <w:rPr>
          <w:lang w:eastAsia="zh-CN"/>
        </w:rPr>
        <w:t>.</w:t>
      </w:r>
    </w:p>
    <w:p w14:paraId="4AEBEC61" w14:textId="4FDF5909" w:rsidR="007924B9" w:rsidRPr="00684019" w:rsidRDefault="007924B9">
      <w:pPr>
        <w:jc w:val="both"/>
        <w:rPr>
          <w:lang w:eastAsia="zh-CN"/>
        </w:rPr>
      </w:pPr>
      <w:r>
        <w:rPr>
          <w:lang w:eastAsia="zh-CN"/>
        </w:rPr>
        <w:t>In this contribution, we provide additional correction to the stage-2 specification.</w:t>
      </w:r>
    </w:p>
    <w:p w14:paraId="49B5CBBB" w14:textId="77777777" w:rsidR="008A48D8" w:rsidRDefault="001D7BC3">
      <w:pPr>
        <w:pStyle w:val="1"/>
        <w:jc w:val="both"/>
        <w:rPr>
          <w:lang w:val="en-US"/>
        </w:rPr>
      </w:pPr>
      <w:r>
        <w:rPr>
          <w:lang w:val="en-US"/>
        </w:rPr>
        <w:t>2</w:t>
      </w:r>
      <w:r>
        <w:rPr>
          <w:lang w:val="en-US"/>
        </w:rPr>
        <w:tab/>
        <w:t>Discussion</w:t>
      </w:r>
    </w:p>
    <w:p w14:paraId="395F17A2" w14:textId="1BFB9B49" w:rsidR="007D1973" w:rsidRDefault="007924B9" w:rsidP="007924B9">
      <w:pPr>
        <w:pStyle w:val="2"/>
        <w:rPr>
          <w:lang w:val="en-US" w:eastAsia="zh-CN"/>
        </w:rPr>
      </w:pPr>
      <w:r>
        <w:rPr>
          <w:rFonts w:hint="eastAsia"/>
          <w:lang w:val="en-US" w:eastAsia="zh-CN"/>
        </w:rPr>
        <w:t>2</w:t>
      </w:r>
      <w:r>
        <w:rPr>
          <w:lang w:val="en-US" w:eastAsia="zh-CN"/>
        </w:rPr>
        <w:t>.1</w:t>
      </w:r>
      <w:r>
        <w:rPr>
          <w:lang w:val="en-US" w:eastAsia="zh-CN"/>
        </w:rPr>
        <w:tab/>
        <w:t>RRC protocol</w:t>
      </w:r>
    </w:p>
    <w:p w14:paraId="1E8101FC" w14:textId="563DE6ED" w:rsidR="007924B9" w:rsidRDefault="007924B9" w:rsidP="007924B9">
      <w:pPr>
        <w:rPr>
          <w:rFonts w:eastAsia="宋体"/>
          <w:lang w:val="en-US" w:eastAsia="zh-CN"/>
        </w:rPr>
      </w:pPr>
      <w:r>
        <w:rPr>
          <w:rFonts w:eastAsia="宋体" w:hint="eastAsia"/>
          <w:lang w:val="en-US" w:eastAsia="zh-CN"/>
        </w:rPr>
        <w:t>T</w:t>
      </w:r>
      <w:r>
        <w:rPr>
          <w:rFonts w:eastAsia="宋体"/>
          <w:lang w:val="en-US" w:eastAsia="zh-CN"/>
        </w:rPr>
        <w:t xml:space="preserve">he current stage-2 describes </w:t>
      </w:r>
      <w:r w:rsidR="00173829">
        <w:rPr>
          <w:rFonts w:eastAsia="宋体"/>
          <w:lang w:val="en-US" w:eastAsia="zh-CN"/>
        </w:rPr>
        <w:t xml:space="preserve">NR </w:t>
      </w:r>
      <w:r>
        <w:rPr>
          <w:rFonts w:eastAsia="宋体"/>
          <w:lang w:val="en-US" w:eastAsia="zh-CN"/>
        </w:rPr>
        <w:t>RRC protocol as follows.</w:t>
      </w:r>
    </w:p>
    <w:tbl>
      <w:tblPr>
        <w:tblStyle w:val="ad"/>
        <w:tblW w:w="0" w:type="auto"/>
        <w:tblLook w:val="04A0" w:firstRow="1" w:lastRow="0" w:firstColumn="1" w:lastColumn="0" w:noHBand="0" w:noVBand="1"/>
      </w:tblPr>
      <w:tblGrid>
        <w:gridCol w:w="9631"/>
      </w:tblGrid>
      <w:tr w:rsidR="007924B9" w14:paraId="667D733B" w14:textId="77777777" w:rsidTr="007924B9">
        <w:tc>
          <w:tcPr>
            <w:tcW w:w="9631" w:type="dxa"/>
          </w:tcPr>
          <w:p w14:paraId="5C348920" w14:textId="1C0338C8" w:rsidR="007924B9" w:rsidRPr="007924B9" w:rsidRDefault="007924B9" w:rsidP="007924B9">
            <w:ins w:id="1" w:author="Sven Fischer" w:date="2020-04-08T07:59:00Z">
              <w:r>
                <w:t xml:space="preserve">The RRC protocol for NR </w:t>
              </w:r>
            </w:ins>
            <w:ins w:id="2" w:author="Sven Fischer" w:date="2020-04-08T08:00:00Z">
              <w:r>
                <w:t>is also used to configure UEs with</w:t>
              </w:r>
            </w:ins>
            <w:ins w:id="3" w:author="Sven Fischer" w:date="2020-04-28T10:51:00Z">
              <w:r>
                <w:t xml:space="preserve"> a</w:t>
              </w:r>
            </w:ins>
            <w:ins w:id="4" w:author="Sven Fischer" w:date="2020-04-08T08:00:00Z">
              <w:r>
                <w:t xml:space="preserve"> </w:t>
              </w:r>
            </w:ins>
            <w:ins w:id="5" w:author="Sven Fischer" w:date="2020-04-08T08:01:00Z">
              <w:r>
                <w:t>sounding reference signal (SRS)</w:t>
              </w:r>
            </w:ins>
            <w:ins w:id="6" w:author="V3" w:date="2020-04-26T19:23:00Z">
              <w:r>
                <w:t xml:space="preserve"> to support UL positioning</w:t>
              </w:r>
            </w:ins>
            <w:ins w:id="7" w:author="Sven Fischer" w:date="2020-04-28T10:51:00Z">
              <w:r>
                <w:t xml:space="preserve"> measurements</w:t>
              </w:r>
            </w:ins>
            <w:ins w:id="8" w:author="Sven Fischer" w:date="2020-04-08T08:01:00Z">
              <w:r>
                <w:t xml:space="preserve">. </w:t>
              </w:r>
            </w:ins>
            <w:ins w:id="9" w:author="Sven Fischer" w:date="2020-04-08T07:59:00Z">
              <w:r>
                <w:t xml:space="preserve"> </w:t>
              </w:r>
            </w:ins>
          </w:p>
        </w:tc>
      </w:tr>
    </w:tbl>
    <w:p w14:paraId="1065E0DE" w14:textId="77777777" w:rsidR="007924B9" w:rsidRDefault="007924B9" w:rsidP="007924B9">
      <w:pPr>
        <w:rPr>
          <w:rFonts w:eastAsia="宋体"/>
          <w:lang w:eastAsia="zh-CN"/>
        </w:rPr>
      </w:pPr>
    </w:p>
    <w:p w14:paraId="42A61750" w14:textId="2BC076E2" w:rsidR="007924B9" w:rsidRDefault="007924B9" w:rsidP="007924B9">
      <w:pPr>
        <w:rPr>
          <w:rFonts w:eastAsia="宋体"/>
          <w:lang w:eastAsia="zh-CN"/>
        </w:rPr>
      </w:pPr>
      <w:r>
        <w:rPr>
          <w:rFonts w:eastAsia="宋体"/>
          <w:lang w:eastAsia="zh-CN"/>
        </w:rPr>
        <w:t>On one hand, “UL positioning measurement” may be misinterpreted as the measurement for UL positioning methods. On the other hand, for multi-RTT positioning, the gNB Rx – Tx time difference cannot be regarded as purely as UL measurement, as it also includes transmission timing of DL PRS.</w:t>
      </w:r>
    </w:p>
    <w:p w14:paraId="119D963E" w14:textId="248C1203" w:rsidR="007924B9" w:rsidRDefault="007924B9" w:rsidP="007924B9">
      <w:pPr>
        <w:rPr>
          <w:rFonts w:eastAsia="宋体"/>
          <w:lang w:eastAsia="zh-CN"/>
        </w:rPr>
      </w:pPr>
      <w:r>
        <w:rPr>
          <w:rFonts w:eastAsia="宋体"/>
          <w:lang w:eastAsia="zh-CN"/>
        </w:rPr>
        <w:t>To clarify this, we have the following proposal.</w:t>
      </w:r>
    </w:p>
    <w:p w14:paraId="2C9BCC71" w14:textId="40B0FCDE" w:rsidR="007924B9" w:rsidRDefault="007924B9" w:rsidP="007924B9">
      <w:pPr>
        <w:rPr>
          <w:rFonts w:eastAsia="宋体"/>
          <w:b/>
          <w:lang w:eastAsia="zh-CN"/>
        </w:rPr>
      </w:pPr>
      <w:r>
        <w:rPr>
          <w:rFonts w:eastAsia="宋体"/>
          <w:b/>
          <w:lang w:eastAsia="zh-CN"/>
        </w:rPr>
        <w:t xml:space="preserve">Proposal 1: </w:t>
      </w:r>
      <w:r w:rsidR="00173829">
        <w:rPr>
          <w:rFonts w:eastAsia="宋体"/>
          <w:b/>
          <w:lang w:eastAsia="zh-CN"/>
        </w:rPr>
        <w:t xml:space="preserve">Change </w:t>
      </w:r>
      <w:r w:rsidR="00217D88">
        <w:rPr>
          <w:rFonts w:eastAsia="宋体"/>
          <w:b/>
          <w:lang w:eastAsia="zh-CN"/>
        </w:rPr>
        <w:t>the RRC specification description</w:t>
      </w:r>
      <w:r w:rsidR="00173829">
        <w:rPr>
          <w:rFonts w:eastAsia="宋体"/>
          <w:b/>
          <w:lang w:eastAsia="zh-CN"/>
        </w:rPr>
        <w:t xml:space="preserve"> in clause 6.2.2</w:t>
      </w:r>
      <w:r w:rsidR="00217D88">
        <w:rPr>
          <w:rFonts w:eastAsia="宋体"/>
          <w:b/>
          <w:lang w:eastAsia="zh-CN"/>
        </w:rPr>
        <w:t xml:space="preserve"> to </w:t>
      </w:r>
      <w:r w:rsidR="00690C45">
        <w:rPr>
          <w:rFonts w:eastAsia="宋体"/>
          <w:b/>
          <w:lang w:eastAsia="zh-CN"/>
        </w:rPr>
        <w:t>“support NG-RAN measurements for NR positioning”</w:t>
      </w:r>
      <w:r w:rsidR="00173829">
        <w:rPr>
          <w:rFonts w:eastAsia="宋体"/>
          <w:b/>
          <w:lang w:eastAsia="zh-CN"/>
        </w:rPr>
        <w:t>.</w:t>
      </w:r>
    </w:p>
    <w:tbl>
      <w:tblPr>
        <w:tblStyle w:val="ad"/>
        <w:tblW w:w="0" w:type="auto"/>
        <w:tblLook w:val="04A0" w:firstRow="1" w:lastRow="0" w:firstColumn="1" w:lastColumn="0" w:noHBand="0" w:noVBand="1"/>
      </w:tblPr>
      <w:tblGrid>
        <w:gridCol w:w="9631"/>
      </w:tblGrid>
      <w:tr w:rsidR="00217D88" w14:paraId="135C7C57" w14:textId="77777777" w:rsidTr="003D5D05">
        <w:tc>
          <w:tcPr>
            <w:tcW w:w="9631" w:type="dxa"/>
          </w:tcPr>
          <w:p w14:paraId="35017118" w14:textId="5BD7A2D8" w:rsidR="00217D88" w:rsidRPr="007924B9" w:rsidRDefault="00217D88" w:rsidP="00217D88">
            <w:ins w:id="10" w:author="Sven Fischer" w:date="2020-04-08T07:59:00Z">
              <w:r>
                <w:t xml:space="preserve">The RRC protocol for NR </w:t>
              </w:r>
            </w:ins>
            <w:ins w:id="11" w:author="Sven Fischer" w:date="2020-04-08T08:00:00Z">
              <w:r>
                <w:t>is also used to configure UEs with</w:t>
              </w:r>
            </w:ins>
            <w:ins w:id="12" w:author="Sven Fischer" w:date="2020-04-28T10:51:00Z">
              <w:r>
                <w:t xml:space="preserve"> a</w:t>
              </w:r>
            </w:ins>
            <w:ins w:id="13" w:author="Sven Fischer" w:date="2020-04-08T08:00:00Z">
              <w:r>
                <w:t xml:space="preserve"> </w:t>
              </w:r>
            </w:ins>
            <w:ins w:id="14" w:author="Sven Fischer" w:date="2020-04-08T08:01:00Z">
              <w:r>
                <w:t>sounding reference signal (SRS)</w:t>
              </w:r>
            </w:ins>
            <w:ins w:id="15" w:author="V3" w:date="2020-04-26T19:23:00Z">
              <w:r>
                <w:t xml:space="preserve"> to support </w:t>
              </w:r>
              <w:del w:id="16" w:author="Huawei" w:date="2020-05-15T16:44:00Z">
                <w:r w:rsidDel="00217D88">
                  <w:delText>UL positioning</w:delText>
                </w:r>
              </w:del>
            </w:ins>
            <w:ins w:id="17" w:author="Huawei" w:date="2020-05-15T16:44:00Z">
              <w:r>
                <w:t>N</w:t>
              </w:r>
            </w:ins>
            <w:ins w:id="18" w:author="(Huawei) YinghaoGuo" w:date="2020-05-20T10:39:00Z">
              <w:r w:rsidR="00562A70">
                <w:t>G</w:t>
              </w:r>
            </w:ins>
            <w:ins w:id="19" w:author="Huawei" w:date="2020-05-15T16:44:00Z">
              <w:r>
                <w:t>-RAN</w:t>
              </w:r>
            </w:ins>
            <w:ins w:id="20" w:author="Sven Fischer" w:date="2020-04-28T10:51:00Z">
              <w:r>
                <w:t xml:space="preserve"> measurements</w:t>
              </w:r>
            </w:ins>
            <w:ins w:id="21" w:author="Huawei" w:date="2020-05-15T16:44:00Z">
              <w:r>
                <w:t xml:space="preserve"> for NR positioning</w:t>
              </w:r>
            </w:ins>
            <w:ins w:id="22" w:author="Sven Fischer" w:date="2020-04-08T08:01:00Z">
              <w:r>
                <w:t xml:space="preserve">. </w:t>
              </w:r>
            </w:ins>
            <w:ins w:id="23" w:author="Sven Fischer" w:date="2020-04-08T07:59:00Z">
              <w:r>
                <w:t xml:space="preserve"> </w:t>
              </w:r>
            </w:ins>
          </w:p>
        </w:tc>
      </w:tr>
    </w:tbl>
    <w:p w14:paraId="7BE812EB" w14:textId="77777777" w:rsidR="00C03B15" w:rsidRPr="00C03B15" w:rsidRDefault="00C03B15" w:rsidP="007924B9">
      <w:pPr>
        <w:rPr>
          <w:rFonts w:eastAsia="宋体"/>
          <w:b/>
          <w:lang w:eastAsia="zh-CN"/>
        </w:rPr>
      </w:pPr>
    </w:p>
    <w:p w14:paraId="74E7460E" w14:textId="66ED3BC2" w:rsidR="00173829" w:rsidRDefault="00173829" w:rsidP="00173829">
      <w:pPr>
        <w:pStyle w:val="2"/>
        <w:rPr>
          <w:lang w:eastAsia="zh-CN"/>
        </w:rPr>
      </w:pPr>
      <w:r>
        <w:rPr>
          <w:rFonts w:hint="eastAsia"/>
          <w:lang w:eastAsia="zh-CN"/>
        </w:rPr>
        <w:t>2</w:t>
      </w:r>
      <w:r>
        <w:rPr>
          <w:lang w:eastAsia="zh-CN"/>
        </w:rPr>
        <w:t>.2</w:t>
      </w:r>
      <w:r>
        <w:rPr>
          <w:lang w:eastAsia="zh-CN"/>
        </w:rPr>
        <w:tab/>
        <w:t>MAC protocol</w:t>
      </w:r>
    </w:p>
    <w:p w14:paraId="7B37484A" w14:textId="77777777" w:rsidR="00173829" w:rsidRDefault="00173829" w:rsidP="00173829">
      <w:pPr>
        <w:rPr>
          <w:rFonts w:eastAsia="宋体"/>
          <w:lang w:eastAsia="zh-CN"/>
        </w:rPr>
      </w:pPr>
      <w:r>
        <w:rPr>
          <w:rFonts w:eastAsia="宋体"/>
          <w:lang w:eastAsia="zh-CN"/>
        </w:rPr>
        <w:t xml:space="preserve">Similar situation can be observed for NR MAC protocol. </w:t>
      </w:r>
    </w:p>
    <w:tbl>
      <w:tblPr>
        <w:tblStyle w:val="ad"/>
        <w:tblW w:w="0" w:type="auto"/>
        <w:tblLook w:val="04A0" w:firstRow="1" w:lastRow="0" w:firstColumn="1" w:lastColumn="0" w:noHBand="0" w:noVBand="1"/>
      </w:tblPr>
      <w:tblGrid>
        <w:gridCol w:w="9631"/>
      </w:tblGrid>
      <w:tr w:rsidR="00C62B58" w14:paraId="18D80CC5" w14:textId="77777777" w:rsidTr="00C62B58">
        <w:tc>
          <w:tcPr>
            <w:tcW w:w="9631" w:type="dxa"/>
          </w:tcPr>
          <w:p w14:paraId="68A18E2C" w14:textId="1C9D83A4" w:rsidR="00C62B58" w:rsidRPr="00C62B58" w:rsidRDefault="00C62B58" w:rsidP="00173829">
            <w:ins w:id="24" w:author="Sven Fischer" w:date="2020-04-08T08:02:00Z">
              <w:r>
                <w:t xml:space="preserve">The </w:t>
              </w:r>
            </w:ins>
            <w:ins w:id="25" w:author="Sven Fischer" w:date="2020-04-08T08:08:00Z">
              <w:r>
                <w:t>MAC</w:t>
              </w:r>
            </w:ins>
            <w:ins w:id="26" w:author="Sven Fischer" w:date="2020-04-08T08:02:00Z">
              <w:r>
                <w:t xml:space="preserve"> protocol for </w:t>
              </w:r>
            </w:ins>
            <w:ins w:id="27" w:author="Sven Fischer" w:date="2020-04-08T08:08:00Z">
              <w:r>
                <w:t xml:space="preserve">NR </w:t>
              </w:r>
            </w:ins>
            <w:ins w:id="28" w:author="Sven Fischer" w:date="2020-04-08T08:10:00Z">
              <w:r>
                <w:t>sup</w:t>
              </w:r>
            </w:ins>
            <w:ins w:id="29" w:author="Sven Fischer" w:date="2020-04-08T08:11:00Z">
              <w:r>
                <w:t xml:space="preserve">ports activation and deactivation of </w:t>
              </w:r>
            </w:ins>
            <w:ins w:id="30" w:author="Sven Fischer" w:date="2020-04-08T08:12:00Z">
              <w:r>
                <w:rPr>
                  <w:lang w:eastAsia="ko-KR"/>
                </w:rPr>
                <w:t xml:space="preserve">configured </w:t>
              </w:r>
            </w:ins>
            <w:ins w:id="31" w:author="Sven Fischer" w:date="2020-04-08T08:11:00Z">
              <w:r>
                <w:rPr>
                  <w:lang w:eastAsia="ko-KR"/>
                </w:rPr>
                <w:t>semi-persistent SRS</w:t>
              </w:r>
            </w:ins>
            <w:ins w:id="32" w:author="Sven Fischer" w:date="2020-04-08T08:02:00Z">
              <w:r>
                <w:t xml:space="preserve"> </w:t>
              </w:r>
            </w:ins>
            <w:ins w:id="33" w:author="Sven Fischer" w:date="2020-04-08T08:12:00Z">
              <w:r>
                <w:t xml:space="preserve">resource sets as </w:t>
              </w:r>
            </w:ins>
            <w:ins w:id="34" w:author="Sven Fischer" w:date="2020-04-08T08:02:00Z">
              <w:r>
                <w:t>specified in TS 3</w:t>
              </w:r>
            </w:ins>
            <w:ins w:id="35" w:author="Sven Fischer" w:date="2020-04-08T08:12:00Z">
              <w:r>
                <w:t>8</w:t>
              </w:r>
            </w:ins>
            <w:ins w:id="36" w:author="Sven Fischer" w:date="2020-04-08T08:02:00Z">
              <w:r>
                <w:t>.3</w:t>
              </w:r>
            </w:ins>
            <w:ins w:id="37" w:author="Sven Fischer" w:date="2020-04-08T08:13:00Z">
              <w:r>
                <w:t>2</w:t>
              </w:r>
            </w:ins>
            <w:ins w:id="38" w:author="Sven Fischer" w:date="2020-04-08T08:02:00Z">
              <w:r>
                <w:t>1 [</w:t>
              </w:r>
            </w:ins>
            <w:ins w:id="39" w:author="Sven Fischer" w:date="2020-04-26T19:10:00Z">
              <w:r>
                <w:t>xx</w:t>
              </w:r>
            </w:ins>
            <w:ins w:id="40" w:author="Sven Fischer" w:date="2020-04-08T08:02:00Z">
              <w:r>
                <w:t>]</w:t>
              </w:r>
            </w:ins>
            <w:ins w:id="41" w:author="V3" w:date="2020-04-26T19:26:00Z">
              <w:r>
                <w:t xml:space="preserve"> to support UL positioning</w:t>
              </w:r>
            </w:ins>
            <w:ins w:id="42" w:author="Sven Fischer" w:date="2020-04-28T10:54:00Z">
              <w:r>
                <w:t xml:space="preserve"> measurements</w:t>
              </w:r>
            </w:ins>
            <w:ins w:id="43" w:author="Sven Fischer" w:date="2020-04-08T08:02:00Z">
              <w:r>
                <w:t>.</w:t>
              </w:r>
            </w:ins>
          </w:p>
        </w:tc>
      </w:tr>
    </w:tbl>
    <w:p w14:paraId="021393A9" w14:textId="77777777" w:rsidR="00C62B58" w:rsidRDefault="00C62B58" w:rsidP="00173829">
      <w:pPr>
        <w:rPr>
          <w:rFonts w:eastAsia="宋体"/>
          <w:lang w:eastAsia="zh-CN"/>
        </w:rPr>
      </w:pPr>
    </w:p>
    <w:p w14:paraId="71716E1A" w14:textId="77777777" w:rsidR="00173829" w:rsidRDefault="00173829" w:rsidP="00173829">
      <w:pPr>
        <w:rPr>
          <w:rFonts w:eastAsia="宋体"/>
          <w:lang w:eastAsia="zh-CN"/>
        </w:rPr>
      </w:pPr>
      <w:r>
        <w:rPr>
          <w:rFonts w:eastAsia="宋体"/>
          <w:lang w:eastAsia="zh-CN"/>
        </w:rPr>
        <w:t>In addition, we have additional comments:</w:t>
      </w:r>
    </w:p>
    <w:p w14:paraId="3244B0AF" w14:textId="5EC2E955" w:rsidR="00173829" w:rsidRDefault="00173829" w:rsidP="00173829">
      <w:pPr>
        <w:pStyle w:val="af"/>
        <w:numPr>
          <w:ilvl w:val="0"/>
          <w:numId w:val="50"/>
        </w:numPr>
        <w:ind w:firstLineChars="0"/>
        <w:rPr>
          <w:rFonts w:eastAsia="宋体"/>
          <w:lang w:eastAsia="zh-CN"/>
        </w:rPr>
      </w:pPr>
      <w:r>
        <w:rPr>
          <w:rFonts w:eastAsia="宋体"/>
          <w:lang w:eastAsia="zh-CN"/>
        </w:rPr>
        <w:t>First</w:t>
      </w:r>
      <w:r w:rsidR="00C62B58">
        <w:rPr>
          <w:rFonts w:eastAsia="宋体"/>
          <w:lang w:eastAsia="zh-CN"/>
        </w:rPr>
        <w:t>ly</w:t>
      </w:r>
      <w:r>
        <w:rPr>
          <w:rFonts w:eastAsia="宋体"/>
          <w:lang w:eastAsia="zh-CN"/>
        </w:rPr>
        <w:t xml:space="preserve"> </w:t>
      </w:r>
      <w:r w:rsidRPr="00173829">
        <w:rPr>
          <w:rFonts w:eastAsia="宋体"/>
          <w:lang w:eastAsia="zh-CN"/>
        </w:rPr>
        <w:t>update of the spatial relation of semi-persistent SRS for positioning should also be included.</w:t>
      </w:r>
    </w:p>
    <w:p w14:paraId="218736D5" w14:textId="14AB1364" w:rsidR="00173829" w:rsidRDefault="00173829" w:rsidP="00173829">
      <w:pPr>
        <w:pStyle w:val="af"/>
        <w:numPr>
          <w:ilvl w:val="0"/>
          <w:numId w:val="50"/>
        </w:numPr>
        <w:ind w:firstLineChars="0"/>
        <w:rPr>
          <w:rFonts w:eastAsia="宋体"/>
          <w:lang w:eastAsia="zh-CN"/>
        </w:rPr>
      </w:pPr>
      <w:r>
        <w:rPr>
          <w:rFonts w:eastAsia="宋体"/>
          <w:lang w:eastAsia="zh-CN"/>
        </w:rPr>
        <w:t>Second</w:t>
      </w:r>
      <w:r w:rsidR="00C62B58">
        <w:rPr>
          <w:rFonts w:eastAsia="宋体"/>
          <w:lang w:eastAsia="zh-CN"/>
        </w:rPr>
        <w:t>ly</w:t>
      </w:r>
      <w:r>
        <w:rPr>
          <w:rFonts w:eastAsia="宋体"/>
          <w:lang w:eastAsia="zh-CN"/>
        </w:rPr>
        <w:t xml:space="preserve"> update</w:t>
      </w:r>
      <w:r w:rsidR="00C62B58">
        <w:rPr>
          <w:rFonts w:eastAsia="宋体"/>
          <w:lang w:eastAsia="zh-CN"/>
        </w:rPr>
        <w:t xml:space="preserve"> of spatial relation and pathloss reference signal for AP SRS and SP SRS for MIMO should be also be included.</w:t>
      </w:r>
    </w:p>
    <w:p w14:paraId="61CFF6C7" w14:textId="5C1CA007" w:rsidR="00C62B58" w:rsidRDefault="00C62B58" w:rsidP="00C62B58">
      <w:pPr>
        <w:rPr>
          <w:rFonts w:eastAsia="宋体"/>
          <w:lang w:eastAsia="zh-CN"/>
        </w:rPr>
      </w:pPr>
      <w:r>
        <w:rPr>
          <w:rFonts w:eastAsia="宋体" w:hint="eastAsia"/>
          <w:lang w:eastAsia="zh-CN"/>
        </w:rPr>
        <w:t>T</w:t>
      </w:r>
      <w:r>
        <w:rPr>
          <w:rFonts w:eastAsia="宋体"/>
          <w:lang w:eastAsia="zh-CN"/>
        </w:rPr>
        <w:t>o clarify this, we have the following proposal.</w:t>
      </w:r>
    </w:p>
    <w:p w14:paraId="51341EF5" w14:textId="109B69A6" w:rsidR="00C62B58" w:rsidRDefault="00C62B58" w:rsidP="00C62B58">
      <w:pPr>
        <w:rPr>
          <w:rFonts w:eastAsia="宋体"/>
          <w:b/>
          <w:lang w:eastAsia="zh-CN"/>
        </w:rPr>
      </w:pPr>
      <w:r>
        <w:rPr>
          <w:rFonts w:eastAsia="宋体"/>
          <w:b/>
          <w:lang w:eastAsia="zh-CN"/>
        </w:rPr>
        <w:lastRenderedPageBreak/>
        <w:t>Proposal 2: Change the MAC specification</w:t>
      </w:r>
      <w:r w:rsidR="00E60FB3">
        <w:rPr>
          <w:rFonts w:eastAsia="宋体"/>
          <w:b/>
          <w:lang w:eastAsia="zh-CN"/>
        </w:rPr>
        <w:t xml:space="preserve"> description in clause 6.2.4 for complete description of MAC functionalities for positioning.</w:t>
      </w:r>
    </w:p>
    <w:tbl>
      <w:tblPr>
        <w:tblStyle w:val="ad"/>
        <w:tblW w:w="0" w:type="auto"/>
        <w:tblLook w:val="04A0" w:firstRow="1" w:lastRow="0" w:firstColumn="1" w:lastColumn="0" w:noHBand="0" w:noVBand="1"/>
      </w:tblPr>
      <w:tblGrid>
        <w:gridCol w:w="9631"/>
      </w:tblGrid>
      <w:tr w:rsidR="00C62B58" w14:paraId="662BE35C" w14:textId="77777777" w:rsidTr="003D5D05">
        <w:tc>
          <w:tcPr>
            <w:tcW w:w="9631" w:type="dxa"/>
          </w:tcPr>
          <w:p w14:paraId="3BD14409" w14:textId="70E81EBC" w:rsidR="00C62B58" w:rsidRPr="00C62B58" w:rsidRDefault="00C62B58" w:rsidP="00C62B58">
            <w:ins w:id="44" w:author="Sven Fischer" w:date="2020-04-08T08:02:00Z">
              <w:r>
                <w:t xml:space="preserve">The </w:t>
              </w:r>
            </w:ins>
            <w:ins w:id="45" w:author="Sven Fischer" w:date="2020-04-08T08:08:00Z">
              <w:r>
                <w:t>MAC</w:t>
              </w:r>
            </w:ins>
            <w:ins w:id="46" w:author="Sven Fischer" w:date="2020-04-08T08:02:00Z">
              <w:r>
                <w:t xml:space="preserve"> protocol for </w:t>
              </w:r>
            </w:ins>
            <w:ins w:id="47" w:author="Sven Fischer" w:date="2020-04-08T08:08:00Z">
              <w:r>
                <w:t xml:space="preserve">NR </w:t>
              </w:r>
            </w:ins>
            <w:ins w:id="48" w:author="Sven Fischer" w:date="2020-04-08T08:10:00Z">
              <w:r>
                <w:t>sup</w:t>
              </w:r>
            </w:ins>
            <w:ins w:id="49" w:author="Sven Fischer" w:date="2020-04-08T08:11:00Z">
              <w:r>
                <w:t xml:space="preserve">ports activation and deactivation of </w:t>
              </w:r>
            </w:ins>
            <w:ins w:id="50" w:author="Sven Fischer" w:date="2020-04-08T08:12:00Z">
              <w:r>
                <w:rPr>
                  <w:lang w:eastAsia="ko-KR"/>
                </w:rPr>
                <w:t xml:space="preserve">configured </w:t>
              </w:r>
            </w:ins>
            <w:ins w:id="51" w:author="Sven Fischer" w:date="2020-04-08T08:11:00Z">
              <w:r>
                <w:rPr>
                  <w:lang w:eastAsia="ko-KR"/>
                </w:rPr>
                <w:t>semi-persistent SRS</w:t>
              </w:r>
            </w:ins>
            <w:ins w:id="52" w:author="Sven Fischer" w:date="2020-04-08T08:02:00Z">
              <w:r>
                <w:t xml:space="preserve"> </w:t>
              </w:r>
            </w:ins>
            <w:ins w:id="53" w:author="Sven Fischer" w:date="2020-04-08T08:12:00Z">
              <w:r>
                <w:t>resource sets</w:t>
              </w:r>
            </w:ins>
            <w:ins w:id="54" w:author="Huawei" w:date="2020-05-15T16:07:00Z">
              <w:r>
                <w:t>,</w:t>
              </w:r>
            </w:ins>
            <w:ins w:id="55" w:author="Huawei" w:date="2020-05-15T16:08:00Z">
              <w:r>
                <w:t xml:space="preserve"> update of spatial relation of configured semi-persist</w:t>
              </w:r>
            </w:ins>
            <w:ins w:id="56" w:author="Huawei" w:date="2020-05-15T16:09:00Z">
              <w:r>
                <w:t>ent and aperiodic SRS resource sets, and update of pathloss reference of SRS resource sets</w:t>
              </w:r>
            </w:ins>
            <w:ins w:id="57" w:author="Sven Fischer" w:date="2020-04-08T08:12:00Z">
              <w:r>
                <w:t xml:space="preserve"> as </w:t>
              </w:r>
            </w:ins>
            <w:ins w:id="58" w:author="Sven Fischer" w:date="2020-04-08T08:02:00Z">
              <w:r>
                <w:t>specified in TS 3</w:t>
              </w:r>
            </w:ins>
            <w:ins w:id="59" w:author="Sven Fischer" w:date="2020-04-08T08:12:00Z">
              <w:r>
                <w:t>8</w:t>
              </w:r>
            </w:ins>
            <w:ins w:id="60" w:author="Sven Fischer" w:date="2020-04-08T08:02:00Z">
              <w:r>
                <w:t>.3</w:t>
              </w:r>
            </w:ins>
            <w:ins w:id="61" w:author="Sven Fischer" w:date="2020-04-08T08:13:00Z">
              <w:r>
                <w:t>2</w:t>
              </w:r>
            </w:ins>
            <w:ins w:id="62" w:author="Sven Fischer" w:date="2020-04-08T08:02:00Z">
              <w:r>
                <w:t>1 [</w:t>
              </w:r>
            </w:ins>
            <w:ins w:id="63" w:author="Sven Fischer" w:date="2020-04-26T19:10:00Z">
              <w:r>
                <w:t>xx</w:t>
              </w:r>
            </w:ins>
            <w:ins w:id="64" w:author="Sven Fischer" w:date="2020-04-08T08:02:00Z">
              <w:r>
                <w:t>]</w:t>
              </w:r>
            </w:ins>
            <w:ins w:id="65" w:author="V3" w:date="2020-04-26T19:26:00Z">
              <w:r>
                <w:t xml:space="preserve"> to support </w:t>
              </w:r>
              <w:del w:id="66" w:author="Huawei" w:date="2020-05-15T16:10:00Z">
                <w:r w:rsidDel="00C62B58">
                  <w:delText>UL positioning</w:delText>
                </w:r>
              </w:del>
            </w:ins>
            <w:ins w:id="67" w:author="Huawei" w:date="2020-05-15T16:10:00Z">
              <w:r>
                <w:t>NG-RAN</w:t>
              </w:r>
            </w:ins>
            <w:ins w:id="68" w:author="Sven Fischer" w:date="2020-04-28T10:54:00Z">
              <w:r>
                <w:t xml:space="preserve"> measurements</w:t>
              </w:r>
            </w:ins>
            <w:ins w:id="69" w:author="Huawei" w:date="2020-05-15T16:10:00Z">
              <w:r>
                <w:t xml:space="preserve"> for NR positioning</w:t>
              </w:r>
            </w:ins>
            <w:ins w:id="70" w:author="Sven Fischer" w:date="2020-04-08T08:02:00Z">
              <w:r>
                <w:t>.</w:t>
              </w:r>
            </w:ins>
          </w:p>
        </w:tc>
      </w:tr>
    </w:tbl>
    <w:p w14:paraId="112ABDC1" w14:textId="77777777" w:rsidR="00C03B15" w:rsidRPr="00C03B15" w:rsidRDefault="00C03B15" w:rsidP="00C03B15">
      <w:pPr>
        <w:rPr>
          <w:rFonts w:eastAsia="宋体"/>
          <w:lang w:eastAsia="zh-CN"/>
        </w:rPr>
      </w:pPr>
    </w:p>
    <w:p w14:paraId="6F1961FE" w14:textId="640A583D" w:rsidR="00C62B58" w:rsidRPr="00C62B58" w:rsidRDefault="00C62B58" w:rsidP="00C62B58">
      <w:pPr>
        <w:pStyle w:val="2"/>
        <w:rPr>
          <w:lang w:eastAsia="zh-CN"/>
        </w:rPr>
      </w:pPr>
      <w:r>
        <w:rPr>
          <w:rFonts w:hint="eastAsia"/>
          <w:lang w:eastAsia="zh-CN"/>
        </w:rPr>
        <w:t>2</w:t>
      </w:r>
      <w:r>
        <w:rPr>
          <w:lang w:eastAsia="zh-CN"/>
        </w:rPr>
        <w:t>.</w:t>
      </w:r>
      <w:r w:rsidR="00C03B15">
        <w:rPr>
          <w:lang w:eastAsia="zh-CN"/>
        </w:rPr>
        <w:t>3</w:t>
      </w:r>
      <w:r>
        <w:rPr>
          <w:lang w:eastAsia="zh-CN"/>
        </w:rPr>
        <w:tab/>
        <w:t>NRPPa procedure</w:t>
      </w:r>
    </w:p>
    <w:p w14:paraId="3CBE354F" w14:textId="48777D73" w:rsidR="00C62B58" w:rsidRDefault="00C62B58" w:rsidP="00C62B58">
      <w:pPr>
        <w:rPr>
          <w:rFonts w:eastAsia="宋体"/>
          <w:lang w:eastAsia="zh-CN"/>
        </w:rPr>
      </w:pPr>
      <w:r>
        <w:rPr>
          <w:rFonts w:eastAsia="宋体"/>
          <w:lang w:eastAsia="zh-CN"/>
        </w:rPr>
        <w:t>In Clause 7.2.1, the NRPPa procedure was categorized as follows.</w:t>
      </w:r>
    </w:p>
    <w:tbl>
      <w:tblPr>
        <w:tblStyle w:val="ad"/>
        <w:tblW w:w="0" w:type="auto"/>
        <w:tblLook w:val="04A0" w:firstRow="1" w:lastRow="0" w:firstColumn="1" w:lastColumn="0" w:noHBand="0" w:noVBand="1"/>
      </w:tblPr>
      <w:tblGrid>
        <w:gridCol w:w="9631"/>
      </w:tblGrid>
      <w:tr w:rsidR="00C62B58" w14:paraId="71D6E8DE" w14:textId="77777777" w:rsidTr="00C62B58">
        <w:tc>
          <w:tcPr>
            <w:tcW w:w="9631" w:type="dxa"/>
          </w:tcPr>
          <w:p w14:paraId="09107AC9" w14:textId="77777777" w:rsidR="00C62B58" w:rsidRDefault="00C62B58" w:rsidP="00C62B58">
            <w:pPr>
              <w:pStyle w:val="B1"/>
              <w:rPr>
                <w:lang w:eastAsia="ja-JP"/>
              </w:rPr>
            </w:pPr>
            <w:r>
              <w:rPr>
                <w:lang w:eastAsia="ja-JP"/>
              </w:rPr>
              <w:t>-</w:t>
            </w:r>
            <w:r>
              <w:rPr>
                <w:lang w:eastAsia="ja-JP"/>
              </w:rPr>
              <w:tab/>
              <w:t>UE associated procedure, i.e. transfer of information for a particular UE (e.g. positioning measurements);</w:t>
            </w:r>
          </w:p>
          <w:p w14:paraId="0A7CD3D2" w14:textId="22325571" w:rsidR="00C62B58" w:rsidRPr="00C62B58" w:rsidRDefault="00C62B58" w:rsidP="00C62B58">
            <w:pPr>
              <w:pStyle w:val="B1"/>
              <w:rPr>
                <w:lang w:eastAsia="ja-JP"/>
              </w:rPr>
            </w:pPr>
            <w:r>
              <w:rPr>
                <w:lang w:eastAsia="ja-JP"/>
              </w:rPr>
              <w:t>-</w:t>
            </w:r>
            <w:r>
              <w:rPr>
                <w:lang w:eastAsia="ja-JP"/>
              </w:rPr>
              <w:tab/>
              <w:t>Non UE associated procedure, i.e. transfer of information applicable to the NG-RAN node and associated T</w:t>
            </w:r>
            <w:ins w:id="71" w:author="Sven Fischer" w:date="2020-04-08T08:28:00Z">
              <w:r>
                <w:rPr>
                  <w:lang w:eastAsia="ja-JP"/>
                </w:rPr>
                <w:t>R</w:t>
              </w:r>
            </w:ins>
            <w:r>
              <w:rPr>
                <w:lang w:eastAsia="ja-JP"/>
              </w:rPr>
              <w:t>Ps (e.g. gNB/ng-eNB/T</w:t>
            </w:r>
            <w:ins w:id="72" w:author="Sven Fischer" w:date="2020-04-08T08:28:00Z">
              <w:r>
                <w:rPr>
                  <w:lang w:eastAsia="ja-JP"/>
                </w:rPr>
                <w:t>R</w:t>
              </w:r>
            </w:ins>
            <w:r>
              <w:rPr>
                <w:lang w:eastAsia="ja-JP"/>
              </w:rPr>
              <w:t>P timing information).</w:t>
            </w:r>
          </w:p>
        </w:tc>
      </w:tr>
    </w:tbl>
    <w:p w14:paraId="2B149386" w14:textId="77777777" w:rsidR="00C62B58" w:rsidRDefault="00C62B58" w:rsidP="00C62B58">
      <w:pPr>
        <w:rPr>
          <w:rFonts w:eastAsia="宋体"/>
          <w:lang w:eastAsia="zh-CN"/>
        </w:rPr>
      </w:pPr>
    </w:p>
    <w:p w14:paraId="0004900B" w14:textId="46D48682" w:rsidR="00C62B58" w:rsidRDefault="00C62B58" w:rsidP="00C62B58">
      <w:pPr>
        <w:rPr>
          <w:rFonts w:eastAsia="宋体"/>
          <w:lang w:eastAsia="zh-CN"/>
        </w:rPr>
      </w:pPr>
      <w:r>
        <w:rPr>
          <w:rFonts w:eastAsia="宋体"/>
          <w:lang w:eastAsia="zh-CN"/>
        </w:rPr>
        <w:t>We think that positioning measurement categorized as UE associated procedure</w:t>
      </w:r>
      <w:r w:rsidR="00C03B15">
        <w:rPr>
          <w:rFonts w:eastAsia="宋体"/>
          <w:lang w:eastAsia="zh-CN"/>
        </w:rPr>
        <w:t xml:space="preserve"> may be misleading, as it may include TRP measurements, which based on our understanding should non-UE associated procedure. It is correct for Rel-15, as Rel-15 NRPPa only supports UL E-CID based on E-UTRA, and all positioning measurements are UE associated.</w:t>
      </w:r>
    </w:p>
    <w:p w14:paraId="6238F953" w14:textId="05800F06" w:rsidR="00C03B15" w:rsidRDefault="00C03B15" w:rsidP="00C62B58">
      <w:pPr>
        <w:rPr>
          <w:rFonts w:eastAsia="宋体"/>
          <w:lang w:eastAsia="zh-CN"/>
        </w:rPr>
      </w:pPr>
      <w:r>
        <w:rPr>
          <w:rFonts w:eastAsia="宋体"/>
          <w:lang w:eastAsia="zh-CN"/>
        </w:rPr>
        <w:t>To correct this, we have the following proposal.</w:t>
      </w:r>
    </w:p>
    <w:p w14:paraId="1CCD1593" w14:textId="42DC3535" w:rsidR="00C03B15" w:rsidRDefault="00C03B15" w:rsidP="00C62B58">
      <w:pPr>
        <w:rPr>
          <w:rFonts w:eastAsia="宋体"/>
          <w:b/>
          <w:lang w:eastAsia="zh-CN"/>
        </w:rPr>
      </w:pPr>
      <w:r>
        <w:rPr>
          <w:rFonts w:eastAsia="宋体"/>
          <w:b/>
          <w:lang w:eastAsia="zh-CN"/>
        </w:rPr>
        <w:t xml:space="preserve">Proposal 3: Change the NRPPa description </w:t>
      </w:r>
      <w:r w:rsidR="00A9450C">
        <w:rPr>
          <w:rFonts w:eastAsia="宋体"/>
          <w:b/>
          <w:lang w:eastAsia="zh-CN"/>
        </w:rPr>
        <w:t xml:space="preserve">in clause 7.2.1 for </w:t>
      </w:r>
      <w:r w:rsidR="00FC682A">
        <w:rPr>
          <w:rFonts w:eastAsia="宋体"/>
          <w:b/>
          <w:lang w:eastAsia="zh-CN"/>
        </w:rPr>
        <w:t>TRP measurements</w:t>
      </w:r>
    </w:p>
    <w:tbl>
      <w:tblPr>
        <w:tblStyle w:val="ad"/>
        <w:tblW w:w="0" w:type="auto"/>
        <w:tblLook w:val="04A0" w:firstRow="1" w:lastRow="0" w:firstColumn="1" w:lastColumn="0" w:noHBand="0" w:noVBand="1"/>
      </w:tblPr>
      <w:tblGrid>
        <w:gridCol w:w="9631"/>
      </w:tblGrid>
      <w:tr w:rsidR="00C03B15" w14:paraId="0259D40E" w14:textId="77777777" w:rsidTr="003D5D05">
        <w:tc>
          <w:tcPr>
            <w:tcW w:w="9631" w:type="dxa"/>
          </w:tcPr>
          <w:p w14:paraId="17F548E2" w14:textId="7CF93959" w:rsidR="00C03B15" w:rsidRDefault="00C03B15" w:rsidP="003D5D05">
            <w:pPr>
              <w:pStyle w:val="B1"/>
              <w:rPr>
                <w:lang w:eastAsia="ja-JP"/>
              </w:rPr>
            </w:pPr>
            <w:r>
              <w:rPr>
                <w:lang w:eastAsia="ja-JP"/>
              </w:rPr>
              <w:t>-</w:t>
            </w:r>
            <w:r>
              <w:rPr>
                <w:lang w:eastAsia="ja-JP"/>
              </w:rPr>
              <w:tab/>
              <w:t>UE associated procedure, i.e. transfer of information for a particular UE (e.g. positioning measurements);</w:t>
            </w:r>
          </w:p>
          <w:p w14:paraId="37F9B9CE" w14:textId="0408A38D" w:rsidR="00C03B15" w:rsidRPr="00C62B58" w:rsidRDefault="00C03B15" w:rsidP="003D5D05">
            <w:pPr>
              <w:pStyle w:val="B1"/>
              <w:rPr>
                <w:lang w:eastAsia="ja-JP"/>
              </w:rPr>
            </w:pPr>
            <w:r>
              <w:rPr>
                <w:lang w:eastAsia="ja-JP"/>
              </w:rPr>
              <w:t>-</w:t>
            </w:r>
            <w:r>
              <w:rPr>
                <w:lang w:eastAsia="ja-JP"/>
              </w:rPr>
              <w:tab/>
              <w:t>Non UE associated procedure, i.e. transfer of information applicable to the NG-RAN node and associated T</w:t>
            </w:r>
            <w:ins w:id="73" w:author="Sven Fischer" w:date="2020-04-08T08:28:00Z">
              <w:r>
                <w:rPr>
                  <w:lang w:eastAsia="ja-JP"/>
                </w:rPr>
                <w:t>R</w:t>
              </w:r>
            </w:ins>
            <w:r>
              <w:rPr>
                <w:lang w:eastAsia="ja-JP"/>
              </w:rPr>
              <w:t>Ps (e.g. gNB/ng-eNB/T</w:t>
            </w:r>
            <w:ins w:id="74" w:author="Sven Fischer" w:date="2020-04-08T08:28:00Z">
              <w:r>
                <w:rPr>
                  <w:lang w:eastAsia="ja-JP"/>
                </w:rPr>
                <w:t>R</w:t>
              </w:r>
            </w:ins>
            <w:r>
              <w:rPr>
                <w:lang w:eastAsia="ja-JP"/>
              </w:rPr>
              <w:t>P timing information</w:t>
            </w:r>
            <w:ins w:id="75" w:author="Huawei" w:date="2020-05-15T16:17:00Z">
              <w:r>
                <w:rPr>
                  <w:lang w:eastAsia="ja-JP"/>
                </w:rPr>
                <w:t>, TRP measurements for NR positioning</w:t>
              </w:r>
            </w:ins>
            <w:r>
              <w:rPr>
                <w:lang w:eastAsia="ja-JP"/>
              </w:rPr>
              <w:t>).</w:t>
            </w:r>
          </w:p>
        </w:tc>
      </w:tr>
    </w:tbl>
    <w:p w14:paraId="5E107C40" w14:textId="77777777" w:rsidR="00C03B15" w:rsidRDefault="00C03B15" w:rsidP="00C62B58">
      <w:pPr>
        <w:rPr>
          <w:ins w:id="76" w:author="Huawei" w:date="2020-05-15T16:17:00Z"/>
          <w:rFonts w:eastAsia="宋体"/>
          <w:lang w:eastAsia="zh-CN"/>
        </w:rPr>
      </w:pPr>
    </w:p>
    <w:p w14:paraId="2CF1635E" w14:textId="4FB8BB60" w:rsidR="00C03B15" w:rsidRPr="00C46747" w:rsidRDefault="00BE6C3B" w:rsidP="00C03B15">
      <w:pPr>
        <w:rPr>
          <w:rFonts w:eastAsia="宋体"/>
          <w:b/>
          <w:lang w:eastAsia="zh-CN"/>
        </w:rPr>
      </w:pPr>
      <w:r>
        <w:rPr>
          <w:rFonts w:eastAsia="宋体"/>
          <w:b/>
          <w:lang w:eastAsia="zh-CN"/>
        </w:rPr>
        <w:t>Proposal 3: Change the NRPPa description in clause 7.2.1 for TRP measurements</w:t>
      </w:r>
    </w:p>
    <w:p w14:paraId="437DDE98" w14:textId="20410EF8" w:rsidR="00C03B15" w:rsidRDefault="00C03B15" w:rsidP="00C03B15">
      <w:pPr>
        <w:pStyle w:val="2"/>
        <w:rPr>
          <w:lang w:eastAsia="zh-CN"/>
        </w:rPr>
      </w:pPr>
      <w:r>
        <w:rPr>
          <w:rFonts w:hint="eastAsia"/>
          <w:lang w:eastAsia="zh-CN"/>
        </w:rPr>
        <w:t>2</w:t>
      </w:r>
      <w:r w:rsidR="00690C45">
        <w:rPr>
          <w:lang w:eastAsia="zh-CN"/>
        </w:rPr>
        <w:t>.4</w:t>
      </w:r>
      <w:r>
        <w:rPr>
          <w:lang w:eastAsia="zh-CN"/>
        </w:rPr>
        <w:tab/>
        <w:t>NR E-CID</w:t>
      </w:r>
    </w:p>
    <w:p w14:paraId="751C2B80" w14:textId="2783C841" w:rsidR="00C03B15" w:rsidRDefault="00C03B15" w:rsidP="00C03B15">
      <w:pPr>
        <w:rPr>
          <w:rFonts w:eastAsia="宋体"/>
          <w:lang w:eastAsia="zh-CN"/>
        </w:rPr>
      </w:pPr>
      <w:r>
        <w:rPr>
          <w:rFonts w:eastAsia="宋体" w:hint="eastAsia"/>
          <w:lang w:eastAsia="zh-CN"/>
        </w:rPr>
        <w:t>T</w:t>
      </w:r>
      <w:r>
        <w:rPr>
          <w:rFonts w:eastAsia="宋体"/>
          <w:lang w:eastAsia="zh-CN"/>
        </w:rPr>
        <w:t>he information to be transfer between UE and LMF should also include frequency information. The outcome is subject to another email discussion on TRP-ID.</w:t>
      </w:r>
    </w:p>
    <w:p w14:paraId="05A635CA" w14:textId="7E34542C" w:rsidR="00C03B15" w:rsidRDefault="00C03B15" w:rsidP="00C03B15">
      <w:pPr>
        <w:rPr>
          <w:rFonts w:eastAsia="宋体"/>
          <w:lang w:eastAsia="zh-CN"/>
        </w:rPr>
      </w:pPr>
      <w:r>
        <w:rPr>
          <w:rFonts w:eastAsia="宋体"/>
          <w:lang w:eastAsia="zh-CN"/>
        </w:rPr>
        <w:t>We have the following proposal.</w:t>
      </w:r>
    </w:p>
    <w:p w14:paraId="5026305C" w14:textId="61B35F79" w:rsidR="00C03B15" w:rsidRDefault="00C03B15" w:rsidP="00C03B15">
      <w:pPr>
        <w:rPr>
          <w:rFonts w:eastAsia="宋体"/>
          <w:lang w:eastAsia="zh-CN"/>
        </w:rPr>
      </w:pPr>
      <w:r>
        <w:rPr>
          <w:rFonts w:eastAsia="宋体"/>
          <w:b/>
          <w:lang w:eastAsia="zh-CN"/>
        </w:rPr>
        <w:t xml:space="preserve">Proposal </w:t>
      </w:r>
      <w:r w:rsidR="000412D4">
        <w:rPr>
          <w:rFonts w:eastAsia="宋体"/>
          <w:b/>
          <w:lang w:eastAsia="zh-CN"/>
        </w:rPr>
        <w:t>4</w:t>
      </w:r>
      <w:r>
        <w:rPr>
          <w:rFonts w:eastAsia="宋体"/>
          <w:b/>
          <w:lang w:eastAsia="zh-CN"/>
        </w:rPr>
        <w:t>: Add ARFCN to the information that may be transferred from UE to the LMF</w:t>
      </w:r>
      <w:r w:rsidR="008D4904">
        <w:rPr>
          <w:rFonts w:eastAsia="宋体"/>
          <w:b/>
          <w:lang w:eastAsia="zh-CN"/>
        </w:rPr>
        <w:t xml:space="preserve"> for NR E-CID positioning in clause 8.9.2.2.</w:t>
      </w:r>
    </w:p>
    <w:p w14:paraId="75A2945F" w14:textId="77777777" w:rsidR="00C03B15" w:rsidRDefault="00C03B15" w:rsidP="00C03B15">
      <w:pPr>
        <w:pStyle w:val="TH"/>
        <w:rPr>
          <w:lang w:val="x-none" w:eastAsia="ja-JP"/>
        </w:rPr>
      </w:pPr>
      <w:r>
        <w:rPr>
          <w:lang w:eastAsia="ja-JP"/>
        </w:rPr>
        <w:t xml:space="preserve">Table </w:t>
      </w:r>
      <w:bookmarkStart w:id="77" w:name="_Hlk37310867"/>
      <w:r>
        <w:rPr>
          <w:lang w:eastAsia="ja-JP"/>
        </w:rPr>
        <w:t>8.9.2.2-1</w:t>
      </w:r>
      <w:bookmarkEnd w:id="77"/>
      <w:r>
        <w:rPr>
          <w:lang w:eastAsia="ja-JP"/>
        </w:rPr>
        <w:t>: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3"/>
        <w:gridCol w:w="1329"/>
      </w:tblGrid>
      <w:tr w:rsidR="00C03B15" w14:paraId="6DF7909C" w14:textId="77777777" w:rsidTr="00C03B15">
        <w:trPr>
          <w:jc w:val="center"/>
        </w:trPr>
        <w:tc>
          <w:tcPr>
            <w:tcW w:w="5393" w:type="dxa"/>
            <w:tcBorders>
              <w:top w:val="single" w:sz="4" w:space="0" w:color="auto"/>
              <w:left w:val="single" w:sz="4" w:space="0" w:color="auto"/>
              <w:bottom w:val="single" w:sz="4" w:space="0" w:color="auto"/>
              <w:right w:val="single" w:sz="4" w:space="0" w:color="auto"/>
            </w:tcBorders>
            <w:hideMark/>
          </w:tcPr>
          <w:p w14:paraId="7922E48A" w14:textId="77777777" w:rsidR="00C03B15" w:rsidRDefault="00C03B15">
            <w:pPr>
              <w:pStyle w:val="TAH"/>
              <w:rPr>
                <w:lang w:eastAsia="ja-JP"/>
              </w:rPr>
            </w:pPr>
            <w:r>
              <w:rPr>
                <w:lang w:eastAsia="ja-JP"/>
              </w:rPr>
              <w:t xml:space="preserve">Information </w:t>
            </w:r>
          </w:p>
        </w:tc>
        <w:tc>
          <w:tcPr>
            <w:tcW w:w="1329" w:type="dxa"/>
            <w:tcBorders>
              <w:top w:val="single" w:sz="4" w:space="0" w:color="auto"/>
              <w:left w:val="single" w:sz="4" w:space="0" w:color="auto"/>
              <w:bottom w:val="single" w:sz="4" w:space="0" w:color="auto"/>
              <w:right w:val="single" w:sz="4" w:space="0" w:color="auto"/>
            </w:tcBorders>
            <w:hideMark/>
          </w:tcPr>
          <w:p w14:paraId="4AA66EDA" w14:textId="77777777" w:rsidR="00C03B15" w:rsidRDefault="00C03B15">
            <w:pPr>
              <w:pStyle w:val="TAH"/>
              <w:rPr>
                <w:lang w:eastAsia="ja-JP"/>
              </w:rPr>
            </w:pPr>
            <w:r>
              <w:rPr>
                <w:lang w:eastAsia="ja-JP"/>
              </w:rPr>
              <w:t>UE</w:t>
            </w:r>
            <w:r>
              <w:rPr>
                <w:lang w:eastAsia="ja-JP"/>
              </w:rPr>
              <w:noBreakHyphen/>
              <w:t xml:space="preserve">assisted </w:t>
            </w:r>
          </w:p>
        </w:tc>
      </w:tr>
      <w:tr w:rsidR="00C03B15" w14:paraId="5E6CA4EA" w14:textId="77777777" w:rsidTr="00C03B15">
        <w:trPr>
          <w:jc w:val="center"/>
        </w:trPr>
        <w:tc>
          <w:tcPr>
            <w:tcW w:w="5393" w:type="dxa"/>
            <w:tcBorders>
              <w:top w:val="single" w:sz="4" w:space="0" w:color="auto"/>
              <w:left w:val="single" w:sz="4" w:space="0" w:color="auto"/>
              <w:bottom w:val="single" w:sz="4" w:space="0" w:color="auto"/>
              <w:right w:val="single" w:sz="4" w:space="0" w:color="auto"/>
            </w:tcBorders>
            <w:hideMark/>
          </w:tcPr>
          <w:p w14:paraId="4D73B4B2" w14:textId="77777777" w:rsidR="00C03B15" w:rsidRDefault="00C03B15">
            <w:pPr>
              <w:pStyle w:val="TAL"/>
              <w:rPr>
                <w:lang w:eastAsia="ja-JP"/>
              </w:rPr>
            </w:pPr>
            <w:r>
              <w:rPr>
                <w:lang w:eastAsia="ja-JP"/>
              </w:rPr>
              <w:t xml:space="preserve"> SS Reference signal received power (SS-RSRP)</w:t>
            </w:r>
          </w:p>
        </w:tc>
        <w:tc>
          <w:tcPr>
            <w:tcW w:w="1329" w:type="dxa"/>
            <w:tcBorders>
              <w:top w:val="single" w:sz="4" w:space="0" w:color="auto"/>
              <w:left w:val="single" w:sz="4" w:space="0" w:color="auto"/>
              <w:bottom w:val="single" w:sz="4" w:space="0" w:color="auto"/>
              <w:right w:val="single" w:sz="4" w:space="0" w:color="auto"/>
            </w:tcBorders>
            <w:hideMark/>
          </w:tcPr>
          <w:p w14:paraId="6AE7EC99" w14:textId="77777777" w:rsidR="00C03B15" w:rsidRDefault="00C03B15">
            <w:pPr>
              <w:pStyle w:val="TAL"/>
              <w:rPr>
                <w:lang w:eastAsia="ja-JP"/>
              </w:rPr>
            </w:pPr>
            <w:r>
              <w:rPr>
                <w:lang w:eastAsia="ja-JP"/>
              </w:rPr>
              <w:t>Yes</w:t>
            </w:r>
          </w:p>
        </w:tc>
      </w:tr>
      <w:tr w:rsidR="00C03B15" w14:paraId="75C90B20" w14:textId="77777777" w:rsidTr="00C03B15">
        <w:trPr>
          <w:jc w:val="center"/>
        </w:trPr>
        <w:tc>
          <w:tcPr>
            <w:tcW w:w="5393" w:type="dxa"/>
            <w:tcBorders>
              <w:top w:val="single" w:sz="4" w:space="0" w:color="auto"/>
              <w:left w:val="single" w:sz="4" w:space="0" w:color="auto"/>
              <w:bottom w:val="single" w:sz="4" w:space="0" w:color="auto"/>
              <w:right w:val="single" w:sz="4" w:space="0" w:color="auto"/>
            </w:tcBorders>
            <w:hideMark/>
          </w:tcPr>
          <w:p w14:paraId="08FF7E40" w14:textId="77777777" w:rsidR="00C03B15" w:rsidRDefault="00C03B15">
            <w:pPr>
              <w:pStyle w:val="TAL"/>
              <w:rPr>
                <w:lang w:eastAsia="ja-JP"/>
              </w:rPr>
            </w:pPr>
            <w:r>
              <w:rPr>
                <w:lang w:eastAsia="ja-JP"/>
              </w:rPr>
              <w:t xml:space="preserve"> SS Reference Signal Received Quality (SS-RSRQ)</w:t>
            </w:r>
          </w:p>
        </w:tc>
        <w:tc>
          <w:tcPr>
            <w:tcW w:w="1329" w:type="dxa"/>
            <w:tcBorders>
              <w:top w:val="single" w:sz="4" w:space="0" w:color="auto"/>
              <w:left w:val="single" w:sz="4" w:space="0" w:color="auto"/>
              <w:bottom w:val="single" w:sz="4" w:space="0" w:color="auto"/>
              <w:right w:val="single" w:sz="4" w:space="0" w:color="auto"/>
            </w:tcBorders>
            <w:hideMark/>
          </w:tcPr>
          <w:p w14:paraId="4C9B1D8A" w14:textId="77777777" w:rsidR="00C03B15" w:rsidRDefault="00C03B15">
            <w:pPr>
              <w:pStyle w:val="TAL"/>
              <w:rPr>
                <w:lang w:eastAsia="ja-JP"/>
              </w:rPr>
            </w:pPr>
            <w:r>
              <w:rPr>
                <w:lang w:eastAsia="ja-JP"/>
              </w:rPr>
              <w:t>Yes</w:t>
            </w:r>
          </w:p>
        </w:tc>
      </w:tr>
      <w:tr w:rsidR="00C03B15" w14:paraId="6057A8A5" w14:textId="77777777" w:rsidTr="00C03B15">
        <w:trPr>
          <w:jc w:val="center"/>
        </w:trPr>
        <w:tc>
          <w:tcPr>
            <w:tcW w:w="5393" w:type="dxa"/>
            <w:tcBorders>
              <w:top w:val="single" w:sz="4" w:space="0" w:color="auto"/>
              <w:left w:val="single" w:sz="4" w:space="0" w:color="auto"/>
              <w:bottom w:val="single" w:sz="4" w:space="0" w:color="auto"/>
              <w:right w:val="single" w:sz="4" w:space="0" w:color="auto"/>
            </w:tcBorders>
            <w:hideMark/>
          </w:tcPr>
          <w:p w14:paraId="3CBCBC38" w14:textId="77777777" w:rsidR="00C03B15" w:rsidRDefault="00C03B15">
            <w:pPr>
              <w:pStyle w:val="TAL"/>
              <w:rPr>
                <w:lang w:eastAsia="ja-JP"/>
              </w:rPr>
            </w:pPr>
            <w:r>
              <w:rPr>
                <w:lang w:eastAsia="ja-JP"/>
              </w:rPr>
              <w:t xml:space="preserve"> CSI Reference signal received power (CSI-RSRP)</w:t>
            </w:r>
          </w:p>
        </w:tc>
        <w:tc>
          <w:tcPr>
            <w:tcW w:w="1329" w:type="dxa"/>
            <w:tcBorders>
              <w:top w:val="single" w:sz="4" w:space="0" w:color="auto"/>
              <w:left w:val="single" w:sz="4" w:space="0" w:color="auto"/>
              <w:bottom w:val="single" w:sz="4" w:space="0" w:color="auto"/>
              <w:right w:val="single" w:sz="4" w:space="0" w:color="auto"/>
            </w:tcBorders>
            <w:hideMark/>
          </w:tcPr>
          <w:p w14:paraId="2F8D71E8" w14:textId="77777777" w:rsidR="00C03B15" w:rsidRDefault="00C03B15">
            <w:pPr>
              <w:pStyle w:val="TAL"/>
              <w:rPr>
                <w:lang w:eastAsia="ja-JP"/>
              </w:rPr>
            </w:pPr>
            <w:r>
              <w:rPr>
                <w:lang w:eastAsia="ja-JP"/>
              </w:rPr>
              <w:t>Yes</w:t>
            </w:r>
          </w:p>
        </w:tc>
      </w:tr>
      <w:tr w:rsidR="00C03B15" w14:paraId="474A7484" w14:textId="77777777" w:rsidTr="00C03B15">
        <w:trPr>
          <w:jc w:val="center"/>
        </w:trPr>
        <w:tc>
          <w:tcPr>
            <w:tcW w:w="5393" w:type="dxa"/>
            <w:tcBorders>
              <w:top w:val="single" w:sz="4" w:space="0" w:color="auto"/>
              <w:left w:val="single" w:sz="4" w:space="0" w:color="auto"/>
              <w:bottom w:val="single" w:sz="4" w:space="0" w:color="auto"/>
              <w:right w:val="single" w:sz="4" w:space="0" w:color="auto"/>
            </w:tcBorders>
            <w:hideMark/>
          </w:tcPr>
          <w:p w14:paraId="1DEDBA34" w14:textId="77777777" w:rsidR="00C03B15" w:rsidRDefault="00C03B15">
            <w:pPr>
              <w:pStyle w:val="TAL"/>
              <w:rPr>
                <w:lang w:eastAsia="ja-JP"/>
              </w:rPr>
            </w:pPr>
            <w:r>
              <w:rPr>
                <w:lang w:eastAsia="ja-JP"/>
              </w:rPr>
              <w:t xml:space="preserve"> CSI Reference Signal Received Quality (CSI-RSRQ)</w:t>
            </w:r>
          </w:p>
        </w:tc>
        <w:tc>
          <w:tcPr>
            <w:tcW w:w="1329" w:type="dxa"/>
            <w:tcBorders>
              <w:top w:val="single" w:sz="4" w:space="0" w:color="auto"/>
              <w:left w:val="single" w:sz="4" w:space="0" w:color="auto"/>
              <w:bottom w:val="single" w:sz="4" w:space="0" w:color="auto"/>
              <w:right w:val="single" w:sz="4" w:space="0" w:color="auto"/>
            </w:tcBorders>
            <w:hideMark/>
          </w:tcPr>
          <w:p w14:paraId="440D24D2" w14:textId="77777777" w:rsidR="00C03B15" w:rsidRDefault="00C03B15">
            <w:pPr>
              <w:pStyle w:val="TAL"/>
              <w:rPr>
                <w:lang w:eastAsia="ja-JP"/>
              </w:rPr>
            </w:pPr>
            <w:r>
              <w:rPr>
                <w:lang w:eastAsia="ja-JP"/>
              </w:rPr>
              <w:t>Yes</w:t>
            </w:r>
          </w:p>
        </w:tc>
      </w:tr>
      <w:tr w:rsidR="00C03B15" w14:paraId="0CDA292E" w14:textId="77777777" w:rsidTr="00C03B15">
        <w:trPr>
          <w:jc w:val="center"/>
        </w:trPr>
        <w:tc>
          <w:tcPr>
            <w:tcW w:w="5393" w:type="dxa"/>
            <w:tcBorders>
              <w:top w:val="single" w:sz="4" w:space="0" w:color="auto"/>
              <w:left w:val="single" w:sz="4" w:space="0" w:color="auto"/>
              <w:bottom w:val="single" w:sz="4" w:space="0" w:color="auto"/>
              <w:right w:val="single" w:sz="4" w:space="0" w:color="auto"/>
            </w:tcBorders>
            <w:hideMark/>
          </w:tcPr>
          <w:p w14:paraId="0E64B8D5" w14:textId="77777777" w:rsidR="00C03B15" w:rsidRDefault="00C03B15">
            <w:pPr>
              <w:pStyle w:val="TAL"/>
              <w:rPr>
                <w:lang w:eastAsia="ja-JP"/>
              </w:rPr>
            </w:pPr>
            <w:r>
              <w:rPr>
                <w:lang w:eastAsia="ja-JP"/>
              </w:rPr>
              <w:t xml:space="preserve"> NR Cell Global Identifier</w:t>
            </w:r>
            <w:ins w:id="78" w:author="Sven Fischer" w:date="2020-04-08T08:41:00Z">
              <w:r>
                <w:rPr>
                  <w:lang w:val="en-US" w:eastAsia="ja-JP"/>
                </w:rPr>
                <w:t xml:space="preserve">, </w:t>
              </w:r>
            </w:ins>
            <w:del w:id="79" w:author="Sven Fischer" w:date="2020-04-08T08:41:00Z">
              <w:r>
                <w:rPr>
                  <w:lang w:eastAsia="ja-JP"/>
                </w:rPr>
                <w:delText xml:space="preserve"> /</w:delText>
              </w:r>
            </w:del>
            <w:r>
              <w:rPr>
                <w:lang w:eastAsia="ja-JP"/>
              </w:rPr>
              <w:t>Physical Cell ID</w:t>
            </w:r>
          </w:p>
        </w:tc>
        <w:tc>
          <w:tcPr>
            <w:tcW w:w="1329" w:type="dxa"/>
            <w:tcBorders>
              <w:top w:val="single" w:sz="4" w:space="0" w:color="auto"/>
              <w:left w:val="single" w:sz="4" w:space="0" w:color="auto"/>
              <w:bottom w:val="single" w:sz="4" w:space="0" w:color="auto"/>
              <w:right w:val="single" w:sz="4" w:space="0" w:color="auto"/>
            </w:tcBorders>
            <w:hideMark/>
          </w:tcPr>
          <w:p w14:paraId="491384CB" w14:textId="77777777" w:rsidR="00C03B15" w:rsidRDefault="00C03B15">
            <w:pPr>
              <w:pStyle w:val="TAL"/>
              <w:rPr>
                <w:lang w:eastAsia="ja-JP"/>
              </w:rPr>
            </w:pPr>
            <w:r>
              <w:rPr>
                <w:lang w:eastAsia="ja-JP"/>
              </w:rPr>
              <w:t>Yes</w:t>
            </w:r>
          </w:p>
        </w:tc>
      </w:tr>
      <w:tr w:rsidR="00C03B15" w14:paraId="3FC6EF20" w14:textId="77777777" w:rsidTr="00C03B15">
        <w:trPr>
          <w:jc w:val="center"/>
          <w:del w:id="80" w:author="Sven Fischer" w:date="2020-04-08T08:40:00Z"/>
        </w:trPr>
        <w:tc>
          <w:tcPr>
            <w:tcW w:w="5393" w:type="dxa"/>
            <w:tcBorders>
              <w:top w:val="single" w:sz="4" w:space="0" w:color="auto"/>
              <w:left w:val="single" w:sz="4" w:space="0" w:color="auto"/>
              <w:bottom w:val="single" w:sz="4" w:space="0" w:color="auto"/>
              <w:right w:val="single" w:sz="4" w:space="0" w:color="auto"/>
            </w:tcBorders>
            <w:hideMark/>
          </w:tcPr>
          <w:p w14:paraId="286A7D7D" w14:textId="77777777" w:rsidR="00C03B15" w:rsidRDefault="00C03B15">
            <w:pPr>
              <w:pStyle w:val="TAL"/>
              <w:rPr>
                <w:del w:id="81" w:author="Sven Fischer" w:date="2020-04-08T08:40:00Z"/>
                <w:lang w:eastAsia="ja-JP"/>
              </w:rPr>
            </w:pPr>
            <w:del w:id="82" w:author="Sven Fischer" w:date="2020-04-08T08:40:00Z">
              <w:r>
                <w:rPr>
                  <w:lang w:eastAsia="ja-JP"/>
                </w:rPr>
                <w:delText xml:space="preserve"> Cell Portion ID</w:delText>
              </w:r>
            </w:del>
          </w:p>
        </w:tc>
        <w:tc>
          <w:tcPr>
            <w:tcW w:w="1329" w:type="dxa"/>
            <w:tcBorders>
              <w:top w:val="single" w:sz="4" w:space="0" w:color="auto"/>
              <w:left w:val="single" w:sz="4" w:space="0" w:color="auto"/>
              <w:bottom w:val="single" w:sz="4" w:space="0" w:color="auto"/>
              <w:right w:val="single" w:sz="4" w:space="0" w:color="auto"/>
            </w:tcBorders>
            <w:hideMark/>
          </w:tcPr>
          <w:p w14:paraId="185CEB98" w14:textId="77777777" w:rsidR="00C03B15" w:rsidRDefault="00C03B15">
            <w:pPr>
              <w:pStyle w:val="TAL"/>
              <w:rPr>
                <w:del w:id="83" w:author="Sven Fischer" w:date="2020-04-08T08:40:00Z"/>
                <w:lang w:eastAsia="ja-JP"/>
              </w:rPr>
            </w:pPr>
            <w:del w:id="84" w:author="Sven Fischer" w:date="2020-04-08T08:40:00Z">
              <w:r>
                <w:rPr>
                  <w:lang w:val="x-none" w:eastAsia="ja-JP"/>
                </w:rPr>
                <w:delText>Yes</w:delText>
              </w:r>
            </w:del>
          </w:p>
        </w:tc>
      </w:tr>
      <w:tr w:rsidR="00C03B15" w14:paraId="352DC21C" w14:textId="77777777" w:rsidTr="00C03B15">
        <w:trPr>
          <w:jc w:val="center"/>
          <w:ins w:id="85" w:author="Huawei" w:date="2020-05-15T16:23:00Z"/>
        </w:trPr>
        <w:tc>
          <w:tcPr>
            <w:tcW w:w="5393" w:type="dxa"/>
            <w:tcBorders>
              <w:top w:val="single" w:sz="4" w:space="0" w:color="auto"/>
              <w:left w:val="single" w:sz="4" w:space="0" w:color="auto"/>
              <w:bottom w:val="single" w:sz="4" w:space="0" w:color="auto"/>
              <w:right w:val="single" w:sz="4" w:space="0" w:color="auto"/>
            </w:tcBorders>
          </w:tcPr>
          <w:p w14:paraId="726511BD" w14:textId="504DBF30" w:rsidR="00C03B15" w:rsidRPr="004D06C2" w:rsidRDefault="00C03B15">
            <w:pPr>
              <w:pStyle w:val="TAL"/>
              <w:rPr>
                <w:ins w:id="86" w:author="Huawei" w:date="2020-05-15T16:23:00Z"/>
                <w:rFonts w:eastAsia="宋体"/>
                <w:lang w:eastAsia="zh-CN"/>
              </w:rPr>
            </w:pPr>
            <w:ins w:id="87" w:author="Huawei" w:date="2020-05-15T16:23:00Z">
              <w:r>
                <w:rPr>
                  <w:rFonts w:eastAsia="宋体"/>
                  <w:lang w:eastAsia="zh-CN"/>
                </w:rPr>
                <w:t xml:space="preserve"> ARFCN representing SSB frequency or CSI-RS frequency</w:t>
              </w:r>
            </w:ins>
          </w:p>
        </w:tc>
        <w:tc>
          <w:tcPr>
            <w:tcW w:w="1329" w:type="dxa"/>
            <w:tcBorders>
              <w:top w:val="single" w:sz="4" w:space="0" w:color="auto"/>
              <w:left w:val="single" w:sz="4" w:space="0" w:color="auto"/>
              <w:bottom w:val="single" w:sz="4" w:space="0" w:color="auto"/>
              <w:right w:val="single" w:sz="4" w:space="0" w:color="auto"/>
            </w:tcBorders>
          </w:tcPr>
          <w:p w14:paraId="2A666497" w14:textId="4678B661" w:rsidR="00C03B15" w:rsidRPr="004D06C2" w:rsidRDefault="00C03B15">
            <w:pPr>
              <w:pStyle w:val="TAL"/>
              <w:rPr>
                <w:ins w:id="88" w:author="Huawei" w:date="2020-05-15T16:23:00Z"/>
                <w:rFonts w:eastAsia="宋体"/>
                <w:lang w:val="x-none" w:eastAsia="zh-CN"/>
              </w:rPr>
            </w:pPr>
            <w:ins w:id="89" w:author="Huawei" w:date="2020-05-15T16:24:00Z">
              <w:r>
                <w:rPr>
                  <w:rFonts w:eastAsia="宋体" w:hint="eastAsia"/>
                  <w:lang w:val="x-none" w:eastAsia="zh-CN"/>
                </w:rPr>
                <w:t>Y</w:t>
              </w:r>
              <w:r>
                <w:rPr>
                  <w:rFonts w:eastAsia="宋体"/>
                  <w:lang w:val="x-none" w:eastAsia="zh-CN"/>
                </w:rPr>
                <w:t>es</w:t>
              </w:r>
            </w:ins>
          </w:p>
        </w:tc>
      </w:tr>
    </w:tbl>
    <w:p w14:paraId="388E17FE" w14:textId="77777777" w:rsidR="00C03B15" w:rsidRDefault="00C03B15" w:rsidP="00C03B15">
      <w:pPr>
        <w:rPr>
          <w:rFonts w:eastAsia="宋体"/>
          <w:lang w:eastAsia="zh-CN"/>
        </w:rPr>
      </w:pPr>
    </w:p>
    <w:p w14:paraId="155C4F9E" w14:textId="33D62767" w:rsidR="008D4904" w:rsidRDefault="008D4904" w:rsidP="008D4904">
      <w:pPr>
        <w:pStyle w:val="2"/>
        <w:rPr>
          <w:lang w:eastAsia="zh-CN"/>
        </w:rPr>
      </w:pPr>
      <w:r>
        <w:rPr>
          <w:rFonts w:hint="eastAsia"/>
          <w:lang w:eastAsia="zh-CN"/>
        </w:rPr>
        <w:t>2</w:t>
      </w:r>
      <w:r>
        <w:rPr>
          <w:lang w:eastAsia="zh-CN"/>
        </w:rPr>
        <w:t>.</w:t>
      </w:r>
      <w:r w:rsidR="00690C45">
        <w:rPr>
          <w:lang w:eastAsia="zh-CN"/>
        </w:rPr>
        <w:t>5</w:t>
      </w:r>
      <w:r>
        <w:rPr>
          <w:lang w:eastAsia="zh-CN"/>
        </w:rPr>
        <w:tab/>
        <w:t>DL AoD positioning</w:t>
      </w:r>
    </w:p>
    <w:p w14:paraId="3B6F3EAB" w14:textId="0A7B795A" w:rsidR="008D4904" w:rsidRPr="008D4904" w:rsidRDefault="008D4904" w:rsidP="00C03B15">
      <w:pPr>
        <w:rPr>
          <w:rFonts w:eastAsia="宋体"/>
          <w:lang w:eastAsia="zh-CN"/>
        </w:rPr>
      </w:pPr>
      <w:r>
        <w:rPr>
          <w:rFonts w:eastAsia="宋体" w:hint="eastAsia"/>
          <w:lang w:eastAsia="zh-CN"/>
        </w:rPr>
        <w:t>F</w:t>
      </w:r>
      <w:r>
        <w:rPr>
          <w:rFonts w:eastAsia="宋体"/>
          <w:lang w:eastAsia="zh-CN"/>
        </w:rPr>
        <w:t>or DL AoD positioning, there is no quality reporting for DL PRS-RSRP. Therefore</w:t>
      </w:r>
      <w:r w:rsidR="00E77D2D">
        <w:rPr>
          <w:rFonts w:eastAsia="宋体"/>
          <w:lang w:eastAsia="zh-CN"/>
        </w:rPr>
        <w:t>,</w:t>
      </w:r>
      <w:r>
        <w:rPr>
          <w:rFonts w:eastAsia="宋体"/>
          <w:lang w:eastAsia="zh-CN"/>
        </w:rPr>
        <w:t xml:space="preserve"> we suggest to remove quality from Table 8.11.2.2-1. In additional, we have a specific indication on whether the PRS</w:t>
      </w:r>
      <w:r>
        <w:rPr>
          <w:rFonts w:eastAsia="宋体" w:hint="eastAsia"/>
          <w:lang w:eastAsia="zh-CN"/>
        </w:rPr>
        <w:t>-</w:t>
      </w:r>
      <w:r>
        <w:rPr>
          <w:rFonts w:eastAsia="宋体"/>
          <w:lang w:eastAsia="zh-CN"/>
        </w:rPr>
        <w:t>RSRPs are measured under the same Rx beam, which should be added.</w:t>
      </w:r>
    </w:p>
    <w:p w14:paraId="35C3EE21" w14:textId="25F9BD99" w:rsidR="008D4904" w:rsidRDefault="008D4904" w:rsidP="00C03B15">
      <w:pPr>
        <w:rPr>
          <w:rFonts w:eastAsia="宋体"/>
          <w:lang w:eastAsia="zh-CN"/>
        </w:rPr>
      </w:pPr>
      <w:r>
        <w:rPr>
          <w:rFonts w:eastAsia="宋体"/>
          <w:b/>
          <w:lang w:eastAsia="zh-CN"/>
        </w:rPr>
        <w:lastRenderedPageBreak/>
        <w:t xml:space="preserve">Proposal </w:t>
      </w:r>
      <w:r w:rsidR="000B57C8">
        <w:rPr>
          <w:rFonts w:eastAsia="宋体"/>
          <w:b/>
          <w:lang w:eastAsia="zh-CN"/>
        </w:rPr>
        <w:t>5</w:t>
      </w:r>
      <w:r>
        <w:rPr>
          <w:rFonts w:eastAsia="宋体"/>
          <w:b/>
          <w:lang w:eastAsia="zh-CN"/>
        </w:rPr>
        <w:t>: Remove “Quality of each measurement” and add “Same Rx beam indication” that may be transferred from UE to the LMF for NR DL AoD positioning in clause 8.11.2.2.</w:t>
      </w:r>
    </w:p>
    <w:p w14:paraId="3FD276FC" w14:textId="77777777" w:rsidR="008D4904" w:rsidRDefault="008D4904" w:rsidP="008D4904">
      <w:pPr>
        <w:pStyle w:val="TH"/>
        <w:rPr>
          <w:lang w:val="x-none" w:eastAsia="ja-JP"/>
        </w:rPr>
      </w:pPr>
      <w:r>
        <w:rPr>
          <w:lang w:eastAsia="ja-JP"/>
        </w:rPr>
        <w:t>Table 8.11.2.2-1: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4"/>
        <w:gridCol w:w="1329"/>
        <w:gridCol w:w="1170"/>
      </w:tblGrid>
      <w:tr w:rsidR="008D4904" w14:paraId="1F3861CA" w14:textId="77777777" w:rsidTr="008D4904">
        <w:trPr>
          <w:jc w:val="center"/>
        </w:trPr>
        <w:tc>
          <w:tcPr>
            <w:tcW w:w="4994" w:type="dxa"/>
            <w:tcBorders>
              <w:top w:val="single" w:sz="4" w:space="0" w:color="auto"/>
              <w:left w:val="single" w:sz="4" w:space="0" w:color="auto"/>
              <w:bottom w:val="single" w:sz="4" w:space="0" w:color="auto"/>
              <w:right w:val="single" w:sz="4" w:space="0" w:color="auto"/>
            </w:tcBorders>
            <w:hideMark/>
          </w:tcPr>
          <w:p w14:paraId="082B776B" w14:textId="77777777" w:rsidR="008D4904" w:rsidRDefault="008D4904">
            <w:pPr>
              <w:pStyle w:val="TAH"/>
              <w:rPr>
                <w:lang w:eastAsia="ja-JP"/>
              </w:rPr>
            </w:pPr>
            <w:r>
              <w:rPr>
                <w:lang w:eastAsia="ja-JP"/>
              </w:rPr>
              <w:t xml:space="preserve">Information </w:t>
            </w:r>
          </w:p>
        </w:tc>
        <w:tc>
          <w:tcPr>
            <w:tcW w:w="1329" w:type="dxa"/>
            <w:tcBorders>
              <w:top w:val="single" w:sz="4" w:space="0" w:color="auto"/>
              <w:left w:val="single" w:sz="4" w:space="0" w:color="auto"/>
              <w:bottom w:val="single" w:sz="4" w:space="0" w:color="auto"/>
              <w:right w:val="single" w:sz="4" w:space="0" w:color="auto"/>
            </w:tcBorders>
            <w:hideMark/>
          </w:tcPr>
          <w:p w14:paraId="0690FD7F" w14:textId="77777777" w:rsidR="008D4904" w:rsidRDefault="008D4904">
            <w:pPr>
              <w:pStyle w:val="TAH"/>
              <w:rPr>
                <w:lang w:eastAsia="ja-JP"/>
              </w:rPr>
            </w:pPr>
            <w:r>
              <w:rPr>
                <w:lang w:eastAsia="ja-JP"/>
              </w:rPr>
              <w:t>UE</w:t>
            </w:r>
            <w:r>
              <w:rPr>
                <w:lang w:eastAsia="ja-JP"/>
              </w:rPr>
              <w:noBreakHyphen/>
              <w:t xml:space="preserve">assisted </w:t>
            </w:r>
          </w:p>
        </w:tc>
        <w:tc>
          <w:tcPr>
            <w:tcW w:w="1170" w:type="dxa"/>
            <w:tcBorders>
              <w:top w:val="single" w:sz="4" w:space="0" w:color="auto"/>
              <w:left w:val="single" w:sz="4" w:space="0" w:color="auto"/>
              <w:bottom w:val="single" w:sz="4" w:space="0" w:color="auto"/>
              <w:right w:val="single" w:sz="4" w:space="0" w:color="auto"/>
            </w:tcBorders>
            <w:hideMark/>
          </w:tcPr>
          <w:p w14:paraId="03599867" w14:textId="77777777" w:rsidR="008D4904" w:rsidRDefault="008D4904">
            <w:pPr>
              <w:pStyle w:val="TAH"/>
              <w:rPr>
                <w:lang w:eastAsia="ja-JP"/>
              </w:rPr>
            </w:pPr>
            <w:r>
              <w:rPr>
                <w:lang w:eastAsia="ja-JP"/>
              </w:rPr>
              <w:t>UE</w:t>
            </w:r>
            <w:r>
              <w:rPr>
                <w:lang w:eastAsia="ja-JP"/>
              </w:rPr>
              <w:noBreakHyphen/>
              <w:t xml:space="preserve">based </w:t>
            </w:r>
          </w:p>
        </w:tc>
      </w:tr>
      <w:tr w:rsidR="008D4904" w14:paraId="72D60C9A" w14:textId="77777777" w:rsidTr="008D4904">
        <w:trPr>
          <w:jc w:val="center"/>
        </w:trPr>
        <w:tc>
          <w:tcPr>
            <w:tcW w:w="4994" w:type="dxa"/>
            <w:tcBorders>
              <w:top w:val="single" w:sz="4" w:space="0" w:color="auto"/>
              <w:left w:val="single" w:sz="4" w:space="0" w:color="auto"/>
              <w:bottom w:val="single" w:sz="4" w:space="0" w:color="auto"/>
              <w:right w:val="single" w:sz="4" w:space="0" w:color="auto"/>
            </w:tcBorders>
            <w:hideMark/>
          </w:tcPr>
          <w:p w14:paraId="510C48F7" w14:textId="77777777" w:rsidR="008D4904" w:rsidRDefault="008D4904">
            <w:pPr>
              <w:pStyle w:val="TAL"/>
              <w:rPr>
                <w:lang w:eastAsia="ja-JP"/>
              </w:rPr>
            </w:pPr>
            <w:r>
              <w:rPr>
                <w:lang w:eastAsia="ja-JP"/>
              </w:rPr>
              <w:t>Latitude/Longitude/Altitude, together with uncertainty shape</w:t>
            </w:r>
          </w:p>
        </w:tc>
        <w:tc>
          <w:tcPr>
            <w:tcW w:w="1329" w:type="dxa"/>
            <w:tcBorders>
              <w:top w:val="single" w:sz="4" w:space="0" w:color="auto"/>
              <w:left w:val="single" w:sz="4" w:space="0" w:color="auto"/>
              <w:bottom w:val="single" w:sz="4" w:space="0" w:color="auto"/>
              <w:right w:val="single" w:sz="4" w:space="0" w:color="auto"/>
            </w:tcBorders>
            <w:hideMark/>
          </w:tcPr>
          <w:p w14:paraId="5F58099D" w14:textId="77777777" w:rsidR="008D4904" w:rsidRDefault="008D4904">
            <w:pPr>
              <w:pStyle w:val="TAL"/>
              <w:rPr>
                <w:lang w:eastAsia="ja-JP"/>
              </w:rPr>
            </w:pPr>
            <w:r>
              <w:rPr>
                <w:lang w:eastAsia="ja-JP"/>
              </w:rPr>
              <w:t>No</w:t>
            </w:r>
          </w:p>
        </w:tc>
        <w:tc>
          <w:tcPr>
            <w:tcW w:w="1170" w:type="dxa"/>
            <w:tcBorders>
              <w:top w:val="single" w:sz="4" w:space="0" w:color="auto"/>
              <w:left w:val="single" w:sz="4" w:space="0" w:color="auto"/>
              <w:bottom w:val="single" w:sz="4" w:space="0" w:color="auto"/>
              <w:right w:val="single" w:sz="4" w:space="0" w:color="auto"/>
            </w:tcBorders>
            <w:hideMark/>
          </w:tcPr>
          <w:p w14:paraId="4F75BCBA" w14:textId="77777777" w:rsidR="008D4904" w:rsidRDefault="008D4904">
            <w:pPr>
              <w:pStyle w:val="TAL"/>
              <w:rPr>
                <w:lang w:eastAsia="ja-JP"/>
              </w:rPr>
            </w:pPr>
            <w:r>
              <w:rPr>
                <w:lang w:eastAsia="ja-JP"/>
              </w:rPr>
              <w:t>Yes</w:t>
            </w:r>
          </w:p>
        </w:tc>
      </w:tr>
      <w:tr w:rsidR="008D4904" w14:paraId="0FB98FC7" w14:textId="77777777" w:rsidTr="008D4904">
        <w:trPr>
          <w:jc w:val="center"/>
        </w:trPr>
        <w:tc>
          <w:tcPr>
            <w:tcW w:w="4994" w:type="dxa"/>
            <w:tcBorders>
              <w:top w:val="single" w:sz="4" w:space="0" w:color="auto"/>
              <w:left w:val="single" w:sz="4" w:space="0" w:color="auto"/>
              <w:bottom w:val="single" w:sz="4" w:space="0" w:color="auto"/>
              <w:right w:val="single" w:sz="4" w:space="0" w:color="auto"/>
            </w:tcBorders>
            <w:hideMark/>
          </w:tcPr>
          <w:p w14:paraId="18AE5267" w14:textId="77777777" w:rsidR="008D4904" w:rsidRDefault="008D4904">
            <w:pPr>
              <w:pStyle w:val="TAL"/>
              <w:rPr>
                <w:lang w:eastAsia="ja-JP"/>
              </w:rPr>
            </w:pPr>
            <w:r>
              <w:t>PCI, GCI, and TRP ID for each measurement</w:t>
            </w:r>
          </w:p>
        </w:tc>
        <w:tc>
          <w:tcPr>
            <w:tcW w:w="1329" w:type="dxa"/>
            <w:tcBorders>
              <w:top w:val="single" w:sz="4" w:space="0" w:color="auto"/>
              <w:left w:val="single" w:sz="4" w:space="0" w:color="auto"/>
              <w:bottom w:val="single" w:sz="4" w:space="0" w:color="auto"/>
              <w:right w:val="single" w:sz="4" w:space="0" w:color="auto"/>
            </w:tcBorders>
            <w:hideMark/>
          </w:tcPr>
          <w:p w14:paraId="729C06F7" w14:textId="77777777" w:rsidR="008D4904" w:rsidRDefault="008D4904">
            <w:pPr>
              <w:pStyle w:val="TAL"/>
              <w:rPr>
                <w:lang w:eastAsia="ja-JP"/>
              </w:rPr>
            </w:pPr>
            <w:r>
              <w:rPr>
                <w:lang w:eastAsia="ja-JP"/>
              </w:rPr>
              <w:t>Yes</w:t>
            </w:r>
          </w:p>
        </w:tc>
        <w:tc>
          <w:tcPr>
            <w:tcW w:w="1170" w:type="dxa"/>
            <w:tcBorders>
              <w:top w:val="single" w:sz="4" w:space="0" w:color="auto"/>
              <w:left w:val="single" w:sz="4" w:space="0" w:color="auto"/>
              <w:bottom w:val="single" w:sz="4" w:space="0" w:color="auto"/>
              <w:right w:val="single" w:sz="4" w:space="0" w:color="auto"/>
            </w:tcBorders>
            <w:hideMark/>
          </w:tcPr>
          <w:p w14:paraId="66C431DB" w14:textId="77777777" w:rsidR="008D4904" w:rsidRDefault="008D4904">
            <w:pPr>
              <w:pStyle w:val="TAL"/>
              <w:rPr>
                <w:lang w:eastAsia="ja-JP"/>
              </w:rPr>
            </w:pPr>
            <w:del w:id="90" w:author="Sven Fischer" w:date="2020-04-08T10:49:00Z">
              <w:r>
                <w:rPr>
                  <w:lang w:eastAsia="ja-JP"/>
                </w:rPr>
                <w:delText>Yes</w:delText>
              </w:r>
            </w:del>
            <w:ins w:id="91" w:author="Sven Fischer" w:date="2020-04-08T10:49:00Z">
              <w:r>
                <w:rPr>
                  <w:lang w:val="en-US" w:eastAsia="ja-JP"/>
                </w:rPr>
                <w:t>No</w:t>
              </w:r>
            </w:ins>
          </w:p>
        </w:tc>
      </w:tr>
      <w:tr w:rsidR="008D4904" w14:paraId="79F71F18" w14:textId="77777777" w:rsidTr="008D4904">
        <w:trPr>
          <w:jc w:val="center"/>
        </w:trPr>
        <w:tc>
          <w:tcPr>
            <w:tcW w:w="4994" w:type="dxa"/>
            <w:tcBorders>
              <w:top w:val="single" w:sz="4" w:space="0" w:color="auto"/>
              <w:left w:val="single" w:sz="4" w:space="0" w:color="auto"/>
              <w:bottom w:val="single" w:sz="4" w:space="0" w:color="auto"/>
              <w:right w:val="single" w:sz="4" w:space="0" w:color="auto"/>
            </w:tcBorders>
            <w:hideMark/>
          </w:tcPr>
          <w:p w14:paraId="5CCD8A60" w14:textId="77777777" w:rsidR="008D4904" w:rsidRDefault="008D4904">
            <w:pPr>
              <w:pStyle w:val="TAL"/>
              <w:rPr>
                <w:lang w:eastAsia="ja-JP"/>
              </w:rPr>
            </w:pPr>
            <w:r>
              <w:t>DL PRS RSRP measurement</w:t>
            </w:r>
          </w:p>
        </w:tc>
        <w:tc>
          <w:tcPr>
            <w:tcW w:w="1329" w:type="dxa"/>
            <w:tcBorders>
              <w:top w:val="single" w:sz="4" w:space="0" w:color="auto"/>
              <w:left w:val="single" w:sz="4" w:space="0" w:color="auto"/>
              <w:bottom w:val="single" w:sz="4" w:space="0" w:color="auto"/>
              <w:right w:val="single" w:sz="4" w:space="0" w:color="auto"/>
            </w:tcBorders>
            <w:hideMark/>
          </w:tcPr>
          <w:p w14:paraId="544270D9" w14:textId="77777777" w:rsidR="008D4904" w:rsidRDefault="008D4904">
            <w:pPr>
              <w:pStyle w:val="TAL"/>
              <w:rPr>
                <w:lang w:eastAsia="ja-JP"/>
              </w:rPr>
            </w:pPr>
            <w:r>
              <w:rPr>
                <w:lang w:eastAsia="ja-JP"/>
              </w:rPr>
              <w:t>Yes</w:t>
            </w:r>
          </w:p>
        </w:tc>
        <w:tc>
          <w:tcPr>
            <w:tcW w:w="1170" w:type="dxa"/>
            <w:tcBorders>
              <w:top w:val="single" w:sz="4" w:space="0" w:color="auto"/>
              <w:left w:val="single" w:sz="4" w:space="0" w:color="auto"/>
              <w:bottom w:val="single" w:sz="4" w:space="0" w:color="auto"/>
              <w:right w:val="single" w:sz="4" w:space="0" w:color="auto"/>
            </w:tcBorders>
            <w:hideMark/>
          </w:tcPr>
          <w:p w14:paraId="13F004DC" w14:textId="77777777" w:rsidR="008D4904" w:rsidRDefault="008D4904">
            <w:pPr>
              <w:pStyle w:val="TAL"/>
              <w:rPr>
                <w:lang w:eastAsia="ja-JP"/>
              </w:rPr>
            </w:pPr>
            <w:r>
              <w:rPr>
                <w:lang w:eastAsia="ja-JP"/>
              </w:rPr>
              <w:t>No</w:t>
            </w:r>
          </w:p>
        </w:tc>
      </w:tr>
      <w:tr w:rsidR="008D4904" w14:paraId="12807148" w14:textId="77777777" w:rsidTr="008D4904">
        <w:trPr>
          <w:jc w:val="center"/>
        </w:trPr>
        <w:tc>
          <w:tcPr>
            <w:tcW w:w="4994" w:type="dxa"/>
            <w:tcBorders>
              <w:top w:val="single" w:sz="4" w:space="0" w:color="auto"/>
              <w:left w:val="single" w:sz="4" w:space="0" w:color="auto"/>
              <w:bottom w:val="single" w:sz="4" w:space="0" w:color="auto"/>
              <w:right w:val="single" w:sz="4" w:space="0" w:color="auto"/>
            </w:tcBorders>
            <w:hideMark/>
          </w:tcPr>
          <w:p w14:paraId="1870DE3F" w14:textId="77777777" w:rsidR="008D4904" w:rsidRDefault="008D4904">
            <w:pPr>
              <w:pStyle w:val="TAL"/>
              <w:rPr>
                <w:lang w:eastAsia="ja-JP"/>
              </w:rPr>
            </w:pPr>
            <w:r>
              <w:t>Time stamp of the measurement</w:t>
            </w:r>
          </w:p>
        </w:tc>
        <w:tc>
          <w:tcPr>
            <w:tcW w:w="1329" w:type="dxa"/>
            <w:tcBorders>
              <w:top w:val="single" w:sz="4" w:space="0" w:color="auto"/>
              <w:left w:val="single" w:sz="4" w:space="0" w:color="auto"/>
              <w:bottom w:val="single" w:sz="4" w:space="0" w:color="auto"/>
              <w:right w:val="single" w:sz="4" w:space="0" w:color="auto"/>
            </w:tcBorders>
            <w:hideMark/>
          </w:tcPr>
          <w:p w14:paraId="3D0ADA8C" w14:textId="77777777" w:rsidR="008D4904" w:rsidRDefault="008D4904">
            <w:pPr>
              <w:pStyle w:val="TAL"/>
              <w:rPr>
                <w:lang w:eastAsia="ja-JP"/>
              </w:rPr>
            </w:pPr>
            <w:r>
              <w:rPr>
                <w:lang w:eastAsia="ja-JP"/>
              </w:rPr>
              <w:t>Yes</w:t>
            </w:r>
          </w:p>
        </w:tc>
        <w:tc>
          <w:tcPr>
            <w:tcW w:w="1170" w:type="dxa"/>
            <w:tcBorders>
              <w:top w:val="single" w:sz="4" w:space="0" w:color="auto"/>
              <w:left w:val="single" w:sz="4" w:space="0" w:color="auto"/>
              <w:bottom w:val="single" w:sz="4" w:space="0" w:color="auto"/>
              <w:right w:val="single" w:sz="4" w:space="0" w:color="auto"/>
            </w:tcBorders>
            <w:hideMark/>
          </w:tcPr>
          <w:p w14:paraId="646F0785" w14:textId="77777777" w:rsidR="008D4904" w:rsidRDefault="008D4904">
            <w:pPr>
              <w:pStyle w:val="TAL"/>
              <w:rPr>
                <w:lang w:eastAsia="ja-JP"/>
              </w:rPr>
            </w:pPr>
            <w:r>
              <w:rPr>
                <w:lang w:eastAsia="ja-JP"/>
              </w:rPr>
              <w:t>No</w:t>
            </w:r>
          </w:p>
        </w:tc>
      </w:tr>
      <w:tr w:rsidR="008D4904" w:rsidDel="008D4904" w14:paraId="7E1F7CB0" w14:textId="42BE81AD" w:rsidTr="008D4904">
        <w:trPr>
          <w:jc w:val="center"/>
          <w:del w:id="92" w:author="Huawei" w:date="2020-05-15T16:34:00Z"/>
        </w:trPr>
        <w:tc>
          <w:tcPr>
            <w:tcW w:w="4994" w:type="dxa"/>
            <w:tcBorders>
              <w:top w:val="single" w:sz="4" w:space="0" w:color="auto"/>
              <w:left w:val="single" w:sz="4" w:space="0" w:color="auto"/>
              <w:bottom w:val="single" w:sz="4" w:space="0" w:color="auto"/>
              <w:right w:val="single" w:sz="4" w:space="0" w:color="auto"/>
            </w:tcBorders>
            <w:hideMark/>
          </w:tcPr>
          <w:p w14:paraId="64868336" w14:textId="1849653F" w:rsidR="008D4904" w:rsidDel="008D4904" w:rsidRDefault="008D4904">
            <w:pPr>
              <w:pStyle w:val="TAL"/>
              <w:rPr>
                <w:del w:id="93" w:author="Huawei" w:date="2020-05-15T16:34:00Z"/>
                <w:lang w:eastAsia="ja-JP"/>
              </w:rPr>
            </w:pPr>
            <w:del w:id="94" w:author="Huawei" w:date="2020-05-15T16:34:00Z">
              <w:r w:rsidDel="008D4904">
                <w:delText>Quality for each measurement</w:delText>
              </w:r>
            </w:del>
          </w:p>
        </w:tc>
        <w:tc>
          <w:tcPr>
            <w:tcW w:w="1329" w:type="dxa"/>
            <w:tcBorders>
              <w:top w:val="single" w:sz="4" w:space="0" w:color="auto"/>
              <w:left w:val="single" w:sz="4" w:space="0" w:color="auto"/>
              <w:bottom w:val="single" w:sz="4" w:space="0" w:color="auto"/>
              <w:right w:val="single" w:sz="4" w:space="0" w:color="auto"/>
            </w:tcBorders>
            <w:hideMark/>
          </w:tcPr>
          <w:p w14:paraId="1764A754" w14:textId="59B1AB4E" w:rsidR="008D4904" w:rsidDel="008D4904" w:rsidRDefault="008D4904">
            <w:pPr>
              <w:pStyle w:val="TAL"/>
              <w:rPr>
                <w:del w:id="95" w:author="Huawei" w:date="2020-05-15T16:34:00Z"/>
                <w:lang w:eastAsia="ja-JP"/>
              </w:rPr>
            </w:pPr>
            <w:del w:id="96" w:author="Huawei" w:date="2020-05-15T16:34:00Z">
              <w:r w:rsidDel="008D4904">
                <w:rPr>
                  <w:lang w:eastAsia="ja-JP"/>
                </w:rPr>
                <w:delText>Yes</w:delText>
              </w:r>
            </w:del>
          </w:p>
        </w:tc>
        <w:tc>
          <w:tcPr>
            <w:tcW w:w="1170" w:type="dxa"/>
            <w:tcBorders>
              <w:top w:val="single" w:sz="4" w:space="0" w:color="auto"/>
              <w:left w:val="single" w:sz="4" w:space="0" w:color="auto"/>
              <w:bottom w:val="single" w:sz="4" w:space="0" w:color="auto"/>
              <w:right w:val="single" w:sz="4" w:space="0" w:color="auto"/>
            </w:tcBorders>
            <w:hideMark/>
          </w:tcPr>
          <w:p w14:paraId="0B740CE6" w14:textId="489622B6" w:rsidR="008D4904" w:rsidDel="008D4904" w:rsidRDefault="008D4904">
            <w:pPr>
              <w:pStyle w:val="TAL"/>
              <w:rPr>
                <w:del w:id="97" w:author="Huawei" w:date="2020-05-15T16:34:00Z"/>
                <w:lang w:eastAsia="ja-JP"/>
              </w:rPr>
            </w:pPr>
            <w:del w:id="98" w:author="Huawei" w:date="2020-05-15T16:34:00Z">
              <w:r w:rsidDel="008D4904">
                <w:rPr>
                  <w:lang w:eastAsia="ja-JP"/>
                </w:rPr>
                <w:delText>No</w:delText>
              </w:r>
            </w:del>
          </w:p>
        </w:tc>
      </w:tr>
      <w:tr w:rsidR="008D4904" w:rsidDel="008D4904" w14:paraId="44725904" w14:textId="77777777" w:rsidTr="008D4904">
        <w:trPr>
          <w:jc w:val="center"/>
          <w:ins w:id="99" w:author="Huawei" w:date="2020-05-15T16:34:00Z"/>
        </w:trPr>
        <w:tc>
          <w:tcPr>
            <w:tcW w:w="4994" w:type="dxa"/>
            <w:tcBorders>
              <w:top w:val="single" w:sz="4" w:space="0" w:color="auto"/>
              <w:left w:val="single" w:sz="4" w:space="0" w:color="auto"/>
              <w:bottom w:val="single" w:sz="4" w:space="0" w:color="auto"/>
              <w:right w:val="single" w:sz="4" w:space="0" w:color="auto"/>
            </w:tcBorders>
          </w:tcPr>
          <w:p w14:paraId="1CBE19BB" w14:textId="207CA509" w:rsidR="008D4904" w:rsidRPr="004D06C2" w:rsidDel="008D4904" w:rsidRDefault="008D4904" w:rsidP="008D4904">
            <w:pPr>
              <w:pStyle w:val="TAL"/>
              <w:rPr>
                <w:ins w:id="100" w:author="Huawei" w:date="2020-05-15T16:34:00Z"/>
                <w:rFonts w:eastAsia="宋体"/>
                <w:lang w:eastAsia="zh-CN"/>
              </w:rPr>
            </w:pPr>
            <w:ins w:id="101" w:author="Huawei" w:date="2020-05-15T16:34:00Z">
              <w:r>
                <w:rPr>
                  <w:rFonts w:eastAsia="宋体" w:hint="eastAsia"/>
                  <w:lang w:eastAsia="zh-CN"/>
                </w:rPr>
                <w:t>S</w:t>
              </w:r>
              <w:r>
                <w:rPr>
                  <w:rFonts w:eastAsia="宋体"/>
                  <w:lang w:eastAsia="zh-CN"/>
                </w:rPr>
                <w:t xml:space="preserve">ame Rx beam indication for the PRS RSRP measurements </w:t>
              </w:r>
            </w:ins>
            <w:ins w:id="102" w:author="Huawei" w:date="2020-05-15T16:36:00Z">
              <w:r>
                <w:rPr>
                  <w:rFonts w:eastAsia="宋体"/>
                  <w:lang w:eastAsia="zh-CN"/>
                </w:rPr>
                <w:t>within</w:t>
              </w:r>
            </w:ins>
            <w:ins w:id="103" w:author="Huawei" w:date="2020-05-15T16:34:00Z">
              <w:r>
                <w:rPr>
                  <w:rFonts w:eastAsia="宋体"/>
                  <w:lang w:eastAsia="zh-CN"/>
                </w:rPr>
                <w:t xml:space="preserve"> each TRP</w:t>
              </w:r>
            </w:ins>
          </w:p>
        </w:tc>
        <w:tc>
          <w:tcPr>
            <w:tcW w:w="1329" w:type="dxa"/>
            <w:tcBorders>
              <w:top w:val="single" w:sz="4" w:space="0" w:color="auto"/>
              <w:left w:val="single" w:sz="4" w:space="0" w:color="auto"/>
              <w:bottom w:val="single" w:sz="4" w:space="0" w:color="auto"/>
              <w:right w:val="single" w:sz="4" w:space="0" w:color="auto"/>
            </w:tcBorders>
          </w:tcPr>
          <w:p w14:paraId="43EDCB30" w14:textId="6756A3CC" w:rsidR="008D4904" w:rsidRPr="004D06C2" w:rsidDel="008D4904" w:rsidRDefault="008D4904">
            <w:pPr>
              <w:pStyle w:val="TAL"/>
              <w:rPr>
                <w:ins w:id="104" w:author="Huawei" w:date="2020-05-15T16:34:00Z"/>
                <w:rFonts w:eastAsia="宋体"/>
                <w:lang w:eastAsia="zh-CN"/>
              </w:rPr>
            </w:pPr>
            <w:ins w:id="105" w:author="Huawei" w:date="2020-05-15T16:34:00Z">
              <w:r>
                <w:rPr>
                  <w:rFonts w:eastAsia="宋体" w:hint="eastAsia"/>
                  <w:lang w:eastAsia="zh-CN"/>
                </w:rPr>
                <w:t>Y</w:t>
              </w:r>
              <w:r>
                <w:rPr>
                  <w:rFonts w:eastAsia="宋体"/>
                  <w:lang w:eastAsia="zh-CN"/>
                </w:rPr>
                <w:t>es</w:t>
              </w:r>
            </w:ins>
          </w:p>
        </w:tc>
        <w:tc>
          <w:tcPr>
            <w:tcW w:w="1170" w:type="dxa"/>
            <w:tcBorders>
              <w:top w:val="single" w:sz="4" w:space="0" w:color="auto"/>
              <w:left w:val="single" w:sz="4" w:space="0" w:color="auto"/>
              <w:bottom w:val="single" w:sz="4" w:space="0" w:color="auto"/>
              <w:right w:val="single" w:sz="4" w:space="0" w:color="auto"/>
            </w:tcBorders>
          </w:tcPr>
          <w:p w14:paraId="1498C961" w14:textId="280FB292" w:rsidR="008D4904" w:rsidRPr="004D06C2" w:rsidDel="008D4904" w:rsidRDefault="008D4904">
            <w:pPr>
              <w:pStyle w:val="TAL"/>
              <w:rPr>
                <w:ins w:id="106" w:author="Huawei" w:date="2020-05-15T16:34:00Z"/>
                <w:rFonts w:eastAsia="宋体"/>
                <w:lang w:eastAsia="zh-CN"/>
              </w:rPr>
            </w:pPr>
            <w:ins w:id="107" w:author="Huawei" w:date="2020-05-15T16:34:00Z">
              <w:r>
                <w:rPr>
                  <w:rFonts w:eastAsia="宋体" w:hint="eastAsia"/>
                  <w:lang w:eastAsia="zh-CN"/>
                </w:rPr>
                <w:t>N</w:t>
              </w:r>
              <w:r>
                <w:rPr>
                  <w:rFonts w:eastAsia="宋体"/>
                  <w:lang w:eastAsia="zh-CN"/>
                </w:rPr>
                <w:t>o</w:t>
              </w:r>
            </w:ins>
          </w:p>
        </w:tc>
      </w:tr>
    </w:tbl>
    <w:p w14:paraId="389330D2" w14:textId="77777777" w:rsidR="008D4904" w:rsidRDefault="008D4904" w:rsidP="00C03B15">
      <w:pPr>
        <w:rPr>
          <w:ins w:id="108" w:author="(Huawei) YinghaoGuo" w:date="2020-05-20T10:26:00Z"/>
          <w:rFonts w:eastAsia="宋体"/>
          <w:lang w:eastAsia="zh-CN"/>
        </w:rPr>
      </w:pPr>
    </w:p>
    <w:p w14:paraId="61DBCA74" w14:textId="0F4DCC34" w:rsidR="005C0B76" w:rsidRDefault="005C0B76" w:rsidP="005C0B76">
      <w:pPr>
        <w:pStyle w:val="2"/>
        <w:rPr>
          <w:lang w:eastAsia="zh-CN"/>
        </w:rPr>
      </w:pPr>
      <w:r>
        <w:rPr>
          <w:lang w:eastAsia="zh-CN"/>
        </w:rPr>
        <w:t>2.</w:t>
      </w:r>
      <w:r w:rsidR="00690C45">
        <w:rPr>
          <w:lang w:eastAsia="zh-CN"/>
        </w:rPr>
        <w:t>6</w:t>
      </w:r>
      <w:r>
        <w:rPr>
          <w:lang w:eastAsia="zh-CN"/>
        </w:rPr>
        <w:t xml:space="preserve"> </w:t>
      </w:r>
      <w:r>
        <w:rPr>
          <w:rFonts w:hint="eastAsia"/>
          <w:lang w:eastAsia="zh-CN"/>
        </w:rPr>
        <w:t>L</w:t>
      </w:r>
      <w:r>
        <w:rPr>
          <w:lang w:eastAsia="zh-CN"/>
        </w:rPr>
        <w:t>ocation measurement indication</w:t>
      </w:r>
    </w:p>
    <w:p w14:paraId="637B9F30" w14:textId="77777777" w:rsidR="00E321E1" w:rsidRPr="007F3187" w:rsidRDefault="00E321E1" w:rsidP="007F3187">
      <w:pPr>
        <w:rPr>
          <w:rFonts w:eastAsia="宋体"/>
          <w:lang w:eastAsia="zh-CN"/>
        </w:rPr>
      </w:pPr>
      <w:r w:rsidRPr="007F3187">
        <w:rPr>
          <w:rFonts w:eastAsia="宋体"/>
          <w:lang w:eastAsia="zh-CN"/>
        </w:rPr>
        <w:t>In current 38.305, Location measurement indication section only include EUTRA related procedure description. It should be updated to include NR positioning related procedure description.</w:t>
      </w:r>
    </w:p>
    <w:p w14:paraId="0F30BFFC" w14:textId="3B61CA1B" w:rsidR="00E321E1" w:rsidRPr="000E0A66" w:rsidRDefault="00E321E1" w:rsidP="00E321E1">
      <w:pPr>
        <w:rPr>
          <w:rFonts w:eastAsia="宋体"/>
          <w:b/>
          <w:lang w:eastAsia="zh-CN"/>
        </w:rPr>
      </w:pPr>
      <w:r w:rsidRPr="000E0A66">
        <w:rPr>
          <w:rFonts w:eastAsia="宋体" w:hint="eastAsia"/>
          <w:b/>
          <w:lang w:eastAsia="zh-CN"/>
        </w:rPr>
        <w:t>P</w:t>
      </w:r>
      <w:r w:rsidRPr="000E0A66">
        <w:rPr>
          <w:rFonts w:eastAsia="宋体"/>
          <w:b/>
          <w:lang w:eastAsia="zh-CN"/>
        </w:rPr>
        <w:t>roposal</w:t>
      </w:r>
      <w:r w:rsidR="00E77D2D">
        <w:rPr>
          <w:rFonts w:eastAsia="宋体"/>
          <w:b/>
          <w:lang w:eastAsia="zh-CN"/>
        </w:rPr>
        <w:t xml:space="preserve"> 6</w:t>
      </w:r>
      <w:r w:rsidRPr="000E0A66">
        <w:rPr>
          <w:rFonts w:eastAsia="宋体"/>
          <w:b/>
          <w:lang w:eastAsia="zh-CN"/>
        </w:rPr>
        <w:t xml:space="preserve">: </w:t>
      </w:r>
      <w:r w:rsidR="000E0A66" w:rsidRPr="000E0A66">
        <w:rPr>
          <w:b/>
          <w:bCs/>
          <w:iCs/>
          <w:noProof/>
        </w:rPr>
        <w:t>Modify the decription of location measurement indication procedure to include NR positioning related measurements.</w:t>
      </w:r>
    </w:p>
    <w:p w14:paraId="648D5B05" w14:textId="77777777" w:rsidR="00E321E1" w:rsidRDefault="00E321E1" w:rsidP="00E321E1">
      <w:pPr>
        <w:pStyle w:val="4"/>
        <w:rPr>
          <w:lang w:eastAsia="ja-JP"/>
        </w:rPr>
      </w:pPr>
      <w:bookmarkStart w:id="109" w:name="_Toc37338164"/>
      <w:bookmarkStart w:id="110" w:name="_Toc29305349"/>
      <w:bookmarkStart w:id="111" w:name="_Toc12632655"/>
      <w:bookmarkStart w:id="112" w:name="_Toc20425821"/>
      <w:bookmarkStart w:id="113" w:name="_Toc29321217"/>
      <w:bookmarkStart w:id="114" w:name="_Toc36756827"/>
      <w:bookmarkStart w:id="115" w:name="_Toc36836368"/>
      <w:bookmarkStart w:id="116" w:name="_Toc36843345"/>
      <w:bookmarkStart w:id="117" w:name="_Toc37067634"/>
      <w:bookmarkStart w:id="118" w:name="_Toc29321392"/>
      <w:bookmarkStart w:id="119" w:name="_Toc20425996"/>
      <w:r>
        <w:rPr>
          <w:lang w:eastAsia="ja-JP"/>
        </w:rPr>
        <w:t>7.4.1.1</w:t>
      </w:r>
      <w:r>
        <w:rPr>
          <w:lang w:eastAsia="ja-JP"/>
        </w:rPr>
        <w:tab/>
        <w:t>Location Measurement Indication</w:t>
      </w:r>
      <w:bookmarkEnd w:id="109"/>
      <w:bookmarkEnd w:id="110"/>
      <w:bookmarkEnd w:id="111"/>
    </w:p>
    <w:p w14:paraId="1DE9C761" w14:textId="77777777" w:rsidR="00E321E1" w:rsidRDefault="00E321E1" w:rsidP="00E321E1">
      <w:pPr>
        <w:rPr>
          <w:lang w:eastAsia="ja-JP"/>
        </w:rPr>
      </w:pPr>
      <w:r>
        <w:rPr>
          <w:lang w:eastAsia="ja-JP"/>
        </w:rPr>
        <w:t xml:space="preserve">The location measurement indication procedure is used by the UE to request measurement gaps for OTDOA RSTD measurements, </w:t>
      </w:r>
      <w:ins w:id="120" w:author="chenlei (P)" w:date="2020-05-18T14:24:00Z">
        <w:r>
          <w:rPr>
            <w:lang w:eastAsia="ja-JP"/>
          </w:rPr>
          <w:t xml:space="preserve">or for </w:t>
        </w:r>
      </w:ins>
      <w:ins w:id="121" w:author="chenlei (P)" w:date="2020-05-18T14:21:00Z">
        <w:r>
          <w:rPr>
            <w:lang w:eastAsia="ja-JP"/>
          </w:rPr>
          <w:t xml:space="preserve">NR </w:t>
        </w:r>
      </w:ins>
      <w:ins w:id="122" w:author="chenlei (P)" w:date="2020-05-18T14:22:00Z">
        <w:r>
          <w:rPr>
            <w:lang w:eastAsia="ja-JP"/>
          </w:rPr>
          <w:t xml:space="preserve">RSTD measurements, </w:t>
        </w:r>
      </w:ins>
      <w:ins w:id="123" w:author="chenlei (P)" w:date="2020-05-18T14:24:00Z">
        <w:r>
          <w:rPr>
            <w:lang w:eastAsia="ja-JP"/>
          </w:rPr>
          <w:t xml:space="preserve">or for </w:t>
        </w:r>
      </w:ins>
      <w:ins w:id="124" w:author="chenlei (P)" w:date="2020-05-18T14:22:00Z">
        <w:r>
          <w:rPr>
            <w:lang w:eastAsia="ja-JP"/>
          </w:rPr>
          <w:t xml:space="preserve">NR DL PRS RSRP measurement, </w:t>
        </w:r>
      </w:ins>
      <w:ins w:id="125" w:author="chenlei (P)" w:date="2020-05-18T14:24:00Z">
        <w:r>
          <w:rPr>
            <w:lang w:eastAsia="ja-JP"/>
          </w:rPr>
          <w:t xml:space="preserve">or for </w:t>
        </w:r>
      </w:ins>
      <w:ins w:id="126" w:author="chenlei (P)" w:date="2020-05-18T14:23:00Z">
        <w:r>
          <w:rPr>
            <w:lang w:eastAsia="ja-JP"/>
          </w:rPr>
          <w:t>NR UE Rx</w:t>
        </w:r>
      </w:ins>
      <w:ins w:id="127" w:author="chenlei (P)" w:date="2020-05-19T10:58:00Z">
        <w:r>
          <w:rPr>
            <w:lang w:eastAsia="ja-JP"/>
          </w:rPr>
          <w:t>-</w:t>
        </w:r>
      </w:ins>
      <w:ins w:id="128" w:author="chenlei (P)" w:date="2020-05-18T14:23:00Z">
        <w:r>
          <w:rPr>
            <w:lang w:eastAsia="ja-JP"/>
          </w:rPr>
          <w:t xml:space="preserve">Tx time difference measurement, </w:t>
        </w:r>
      </w:ins>
      <w:r>
        <w:rPr>
          <w:lang w:eastAsia="ja-JP"/>
        </w:rPr>
        <w:t xml:space="preserve">or for subframe and slot timing detection </w:t>
      </w:r>
      <w:r>
        <w:t>for inter-RAT E-UTRA RSTD measurements</w:t>
      </w:r>
      <w:r>
        <w:rPr>
          <w:lang w:eastAsia="ja-JP"/>
        </w:rPr>
        <w:t>.</w:t>
      </w:r>
    </w:p>
    <w:p w14:paraId="2C9291AE" w14:textId="77777777" w:rsidR="00E321E1" w:rsidRDefault="00E321E1" w:rsidP="00E321E1">
      <w:pPr>
        <w:pStyle w:val="TH"/>
      </w:pPr>
      <w:r>
        <w:rPr>
          <w:rFonts w:eastAsia="宋体"/>
        </w:rPr>
        <w:object w:dxaOrig="4560" w:dyaOrig="2370" w14:anchorId="04F5CB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1pt;height:119.25pt" o:ole="">
            <v:imagedata r:id="rId14" o:title=""/>
          </v:shape>
          <o:OLEObject Type="Embed" ProgID="Visio.Drawing.11" ShapeID="_x0000_i1025" DrawAspect="Content" ObjectID="_1651648345" r:id="rId15"/>
        </w:object>
      </w:r>
    </w:p>
    <w:p w14:paraId="0DEB97F5" w14:textId="77777777" w:rsidR="00E321E1" w:rsidRDefault="00E321E1" w:rsidP="00E321E1">
      <w:pPr>
        <w:pStyle w:val="TF"/>
        <w:rPr>
          <w:lang w:eastAsia="ja-JP"/>
        </w:rPr>
      </w:pPr>
      <w:r>
        <w:rPr>
          <w:lang w:eastAsia="ja-JP"/>
        </w:rPr>
        <w:t>Figure 7.4.1.1-1: Location measurement indication procedure</w:t>
      </w:r>
    </w:p>
    <w:p w14:paraId="22313A05" w14:textId="77777777" w:rsidR="00E321E1" w:rsidRDefault="00E321E1" w:rsidP="00E321E1">
      <w:pPr>
        <w:pStyle w:val="NO"/>
        <w:ind w:left="1704" w:hanging="1419"/>
        <w:rPr>
          <w:lang w:eastAsia="ja-JP"/>
        </w:rPr>
      </w:pPr>
      <w:r>
        <w:rPr>
          <w:b/>
          <w:lang w:eastAsia="ja-JP"/>
        </w:rPr>
        <w:t>Precondition:</w:t>
      </w:r>
      <w:r>
        <w:rPr>
          <w:lang w:eastAsia="ja-JP"/>
        </w:rPr>
        <w:tab/>
        <w:t>The UE served by a gNB has received a LPP message from an LMF requesting inter-RAT RSTD measurements for OTDOA positioning</w:t>
      </w:r>
      <w:ins w:id="129" w:author="chenlei (P)" w:date="2020-05-18T14:26:00Z">
        <w:r>
          <w:rPr>
            <w:lang w:eastAsia="ja-JP"/>
          </w:rPr>
          <w:t xml:space="preserve">, or </w:t>
        </w:r>
      </w:ins>
      <w:ins w:id="130" w:author="chenlei (P)" w:date="2020-05-18T14:27:00Z">
        <w:r>
          <w:rPr>
            <w:lang w:eastAsia="ja-JP"/>
          </w:rPr>
          <w:t>NR PRS related measurements (e</w:t>
        </w:r>
      </w:ins>
      <w:ins w:id="131" w:author="chenlei (P)" w:date="2020-05-18T14:28:00Z">
        <w:r>
          <w:rPr>
            <w:lang w:eastAsia="ja-JP"/>
          </w:rPr>
          <w:t>.g.</w:t>
        </w:r>
      </w:ins>
      <w:ins w:id="132" w:author="chenlei (P)" w:date="2020-05-18T14:27:00Z">
        <w:r>
          <w:rPr>
            <w:lang w:eastAsia="ja-JP"/>
          </w:rPr>
          <w:t xml:space="preserve"> </w:t>
        </w:r>
        <w:r w:rsidRPr="00F7503C">
          <w:rPr>
            <w:lang w:eastAsia="ja-JP"/>
          </w:rPr>
          <w:t>NR RSTD measurements, NR DL PRS RSRP measurement, NR UE Rx</w:t>
        </w:r>
      </w:ins>
      <w:ins w:id="133" w:author="chenlei (P)" w:date="2020-05-19T10:58:00Z">
        <w:r>
          <w:rPr>
            <w:lang w:eastAsia="ja-JP"/>
          </w:rPr>
          <w:t>-</w:t>
        </w:r>
      </w:ins>
      <w:ins w:id="134" w:author="chenlei (P)" w:date="2020-05-18T14:27:00Z">
        <w:r w:rsidRPr="00F7503C">
          <w:rPr>
            <w:lang w:eastAsia="ja-JP"/>
          </w:rPr>
          <w:t>Tx time difference measurement</w:t>
        </w:r>
        <w:r>
          <w:rPr>
            <w:lang w:eastAsia="ja-JP"/>
          </w:rPr>
          <w:t>)</w:t>
        </w:r>
      </w:ins>
      <w:r>
        <w:rPr>
          <w:lang w:eastAsia="ja-JP"/>
        </w:rPr>
        <w:t>.</w:t>
      </w:r>
    </w:p>
    <w:p w14:paraId="558B8524" w14:textId="77777777" w:rsidR="00E321E1" w:rsidRDefault="00E321E1" w:rsidP="00E321E1">
      <w:pPr>
        <w:pStyle w:val="B1"/>
        <w:rPr>
          <w:lang w:eastAsia="ja-JP"/>
        </w:rPr>
      </w:pPr>
      <w:r>
        <w:rPr>
          <w:lang w:eastAsia="ja-JP"/>
        </w:rPr>
        <w:t>1.</w:t>
      </w:r>
      <w:r>
        <w:rPr>
          <w:lang w:eastAsia="ja-JP"/>
        </w:rPr>
        <w:tab/>
        <w:t xml:space="preserve">If the UE requires measurement gaps for performing the requested location measurements while measurement gaps are either not configured or not sufficient, or if the UE needs gaps to acquire </w:t>
      </w:r>
      <w:bookmarkStart w:id="135" w:name="OLE_LINK8"/>
      <w:r>
        <w:rPr>
          <w:lang w:eastAsia="ja-JP"/>
        </w:rPr>
        <w:t xml:space="preserve">the subframe and slot timing of </w:t>
      </w:r>
      <w:bookmarkEnd w:id="135"/>
      <w:r>
        <w:rPr>
          <w:lang w:eastAsia="ja-JP"/>
        </w:rPr>
        <w:t>the target E-UTRA system before requesting measurement gaps for the inter-RAT RSTD measurements (see TS 38.133 [32]</w:t>
      </w:r>
      <w:ins w:id="136" w:author="chenlei (P)" w:date="2020-05-18T14:36:00Z">
        <w:r>
          <w:rPr>
            <w:lang w:eastAsia="ja-JP"/>
          </w:rPr>
          <w:t>)</w:t>
        </w:r>
      </w:ins>
      <w:r>
        <w:rPr>
          <w:lang w:eastAsia="ja-JP"/>
        </w:rPr>
        <w:t xml:space="preserve">, </w:t>
      </w:r>
      <w:bookmarkStart w:id="137" w:name="OLE_LINK7"/>
      <w:r>
        <w:rPr>
          <w:lang w:eastAsia="ja-JP"/>
        </w:rPr>
        <w:t>the UE sends an RRC Location Measurement Indication message to the serving gNB</w:t>
      </w:r>
      <w:bookmarkEnd w:id="137"/>
      <w:r>
        <w:rPr>
          <w:lang w:eastAsia="ja-JP"/>
        </w:rPr>
        <w:t>. The message indicates that the UE is going to start location measurements, or that the UE is going to acquire subframe and slot timing of the target E-UTRA system, and includes information required for the gNB to configure the appropriate measurement gaps. When the gNB has configured the required measurement gaps the UE performs the location measurements or timing acquisition procedures.</w:t>
      </w:r>
    </w:p>
    <w:p w14:paraId="647FA02D" w14:textId="77777777" w:rsidR="00E321E1" w:rsidRDefault="00E321E1" w:rsidP="00E321E1">
      <w:pPr>
        <w:pStyle w:val="B1"/>
        <w:rPr>
          <w:rFonts w:eastAsia="Times New Roman"/>
          <w:lang w:eastAsia="ja-JP"/>
        </w:rPr>
      </w:pPr>
      <w:r>
        <w:rPr>
          <w:lang w:eastAsia="ja-JP"/>
        </w:rPr>
        <w:t>2.</w:t>
      </w:r>
      <w:r>
        <w:rPr>
          <w:lang w:eastAsia="ja-JP"/>
        </w:rPr>
        <w:tab/>
        <w:t>When the UE has completed the location procedures which required measurement gaps, the UE sends another RRC Location Measurement Indication message to the serving gNB. The message indicates that the UE has completed the location measurements or timing acquisition procedures.</w:t>
      </w:r>
      <w:bookmarkEnd w:id="112"/>
      <w:bookmarkEnd w:id="113"/>
      <w:bookmarkEnd w:id="114"/>
      <w:bookmarkEnd w:id="115"/>
      <w:bookmarkEnd w:id="116"/>
      <w:bookmarkEnd w:id="117"/>
      <w:bookmarkEnd w:id="118"/>
      <w:bookmarkEnd w:id="119"/>
      <w:r>
        <w:rPr>
          <w:rFonts w:eastAsia="Times New Roman"/>
          <w:lang w:eastAsia="ja-JP"/>
        </w:rPr>
        <w:t xml:space="preserve"> </w:t>
      </w:r>
    </w:p>
    <w:p w14:paraId="5C3F0FE6" w14:textId="77777777" w:rsidR="005C0B76" w:rsidRPr="005C0B76" w:rsidRDefault="005C0B76" w:rsidP="005C0B76">
      <w:pPr>
        <w:rPr>
          <w:rFonts w:eastAsia="宋体"/>
          <w:lang w:eastAsia="zh-CN"/>
        </w:rPr>
      </w:pPr>
    </w:p>
    <w:p w14:paraId="149D8C5D" w14:textId="087929E6" w:rsidR="00FC3356" w:rsidRPr="004856D9" w:rsidRDefault="001D7BC3" w:rsidP="004856D9">
      <w:pPr>
        <w:pStyle w:val="1"/>
        <w:jc w:val="both"/>
        <w:rPr>
          <w:lang w:val="en-US" w:eastAsia="zh-CN"/>
        </w:rPr>
      </w:pPr>
      <w:r>
        <w:rPr>
          <w:lang w:val="en-US" w:eastAsia="zh-CN"/>
        </w:rPr>
        <w:lastRenderedPageBreak/>
        <w:t>3</w:t>
      </w:r>
      <w:r>
        <w:rPr>
          <w:lang w:val="en-US" w:eastAsia="zh-CN"/>
        </w:rPr>
        <w:tab/>
        <w:t>Conclusions</w:t>
      </w:r>
    </w:p>
    <w:p w14:paraId="36BFBCA9" w14:textId="22E3A5FB" w:rsidR="00134F12" w:rsidRDefault="00D16BD0" w:rsidP="007D1973">
      <w:pPr>
        <w:rPr>
          <w:lang w:eastAsia="zh-CN"/>
        </w:rPr>
      </w:pPr>
      <w:r>
        <w:rPr>
          <w:lang w:eastAsia="zh-CN"/>
        </w:rPr>
        <w:t xml:space="preserve">In this document, </w:t>
      </w:r>
      <w:r w:rsidR="00134F12">
        <w:rPr>
          <w:lang w:eastAsia="zh-CN"/>
        </w:rPr>
        <w:t xml:space="preserve">we provide </w:t>
      </w:r>
      <w:r w:rsidR="00217D88">
        <w:rPr>
          <w:lang w:eastAsia="zh-CN"/>
        </w:rPr>
        <w:t xml:space="preserve">our views on correction of stage-2 </w:t>
      </w:r>
      <w:r w:rsidR="00690C45">
        <w:rPr>
          <w:lang w:eastAsia="zh-CN"/>
        </w:rPr>
        <w:t>specification</w:t>
      </w:r>
      <w:r>
        <w:rPr>
          <w:lang w:eastAsia="zh-CN"/>
        </w:rPr>
        <w:t xml:space="preserve">. </w:t>
      </w:r>
      <w:r w:rsidR="00E05735">
        <w:rPr>
          <w:lang w:eastAsia="zh-CN"/>
        </w:rPr>
        <w:t>W</w:t>
      </w:r>
      <w:r>
        <w:rPr>
          <w:lang w:eastAsia="zh-CN"/>
        </w:rPr>
        <w:t>e</w:t>
      </w:r>
      <w:r w:rsidR="00E05735">
        <w:rPr>
          <w:lang w:eastAsia="zh-CN"/>
        </w:rPr>
        <w:t xml:space="preserve"> have the following </w:t>
      </w:r>
      <w:r w:rsidR="00217D88">
        <w:rPr>
          <w:lang w:eastAsia="zh-CN"/>
        </w:rPr>
        <w:t>proposals.</w:t>
      </w:r>
    </w:p>
    <w:p w14:paraId="3684E6F2" w14:textId="77777777" w:rsidR="00A9450C" w:rsidRDefault="00A9450C" w:rsidP="00A9450C">
      <w:pPr>
        <w:rPr>
          <w:rFonts w:eastAsia="宋体"/>
          <w:b/>
          <w:lang w:eastAsia="zh-CN"/>
        </w:rPr>
      </w:pPr>
      <w:r>
        <w:rPr>
          <w:rFonts w:eastAsia="宋体"/>
          <w:b/>
          <w:lang w:eastAsia="zh-CN"/>
        </w:rPr>
        <w:t>Proposal 1: Change the RRC specification description in clause 6.2.2 to “support NG-RAN measurements for NR positioning”.</w:t>
      </w:r>
    </w:p>
    <w:p w14:paraId="49E0BA88" w14:textId="77777777" w:rsidR="00A9450C" w:rsidRDefault="00A9450C" w:rsidP="00A9450C">
      <w:pPr>
        <w:rPr>
          <w:rFonts w:eastAsia="宋体"/>
          <w:b/>
          <w:lang w:eastAsia="zh-CN"/>
        </w:rPr>
      </w:pPr>
      <w:r>
        <w:rPr>
          <w:rFonts w:eastAsia="宋体"/>
          <w:b/>
          <w:lang w:eastAsia="zh-CN"/>
        </w:rPr>
        <w:t>Proposal 2: Change the MAC specification description in clause 6.2.4 for complete description of MAC functionalities for positioning.</w:t>
      </w:r>
    </w:p>
    <w:p w14:paraId="67840FAB" w14:textId="77777777" w:rsidR="002C5832" w:rsidRPr="00C46747" w:rsidRDefault="002C5832" w:rsidP="002C5832">
      <w:pPr>
        <w:rPr>
          <w:rFonts w:eastAsia="宋体"/>
          <w:b/>
          <w:lang w:eastAsia="zh-CN"/>
        </w:rPr>
      </w:pPr>
      <w:r>
        <w:rPr>
          <w:rFonts w:eastAsia="宋体"/>
          <w:b/>
          <w:lang w:eastAsia="zh-CN"/>
        </w:rPr>
        <w:t>Proposal 3: Change the NRPPa description in clause 7.2.1 for TRP measurements</w:t>
      </w:r>
    </w:p>
    <w:p w14:paraId="535329E9" w14:textId="77777777" w:rsidR="003C4221" w:rsidRDefault="003C4221" w:rsidP="003C4221">
      <w:pPr>
        <w:rPr>
          <w:rFonts w:eastAsia="宋体"/>
          <w:lang w:eastAsia="zh-CN"/>
        </w:rPr>
      </w:pPr>
      <w:r>
        <w:rPr>
          <w:rFonts w:eastAsia="宋体"/>
          <w:b/>
          <w:lang w:eastAsia="zh-CN"/>
        </w:rPr>
        <w:t>Proposal 4: Add ARFCN to the information that may be transferred from UE to the LMF for NR E-CID positioning in clause 8.9.2.2.</w:t>
      </w:r>
    </w:p>
    <w:p w14:paraId="76652908" w14:textId="77777777" w:rsidR="000B57C8" w:rsidRDefault="000B57C8" w:rsidP="000B57C8">
      <w:pPr>
        <w:rPr>
          <w:rFonts w:eastAsia="宋体"/>
          <w:lang w:eastAsia="zh-CN"/>
        </w:rPr>
      </w:pPr>
      <w:r>
        <w:rPr>
          <w:rFonts w:eastAsia="宋体"/>
          <w:b/>
          <w:lang w:eastAsia="zh-CN"/>
        </w:rPr>
        <w:t>Proposal 5: Remove “Quality of each measurement” and add “Same Rx beam indication” that may be transferred from UE to the LMF for NR DL AoD positioning in clause 8.11.2.2.</w:t>
      </w:r>
    </w:p>
    <w:p w14:paraId="629D1729" w14:textId="5972D9FD" w:rsidR="00217D88" w:rsidRPr="00E77D2D" w:rsidRDefault="00E77D2D" w:rsidP="007D1973">
      <w:pPr>
        <w:rPr>
          <w:rFonts w:eastAsia="宋体"/>
          <w:b/>
          <w:lang w:eastAsia="zh-CN"/>
        </w:rPr>
      </w:pPr>
      <w:r w:rsidRPr="000E0A66">
        <w:rPr>
          <w:rFonts w:eastAsia="宋体" w:hint="eastAsia"/>
          <w:b/>
          <w:lang w:eastAsia="zh-CN"/>
        </w:rPr>
        <w:t>P</w:t>
      </w:r>
      <w:r w:rsidRPr="000E0A66">
        <w:rPr>
          <w:rFonts w:eastAsia="宋体"/>
          <w:b/>
          <w:lang w:eastAsia="zh-CN"/>
        </w:rPr>
        <w:t>roposal</w:t>
      </w:r>
      <w:r>
        <w:rPr>
          <w:rFonts w:eastAsia="宋体"/>
          <w:b/>
          <w:lang w:eastAsia="zh-CN"/>
        </w:rPr>
        <w:t xml:space="preserve"> 6</w:t>
      </w:r>
      <w:r w:rsidRPr="000E0A66">
        <w:rPr>
          <w:rFonts w:eastAsia="宋体"/>
          <w:b/>
          <w:lang w:eastAsia="zh-CN"/>
        </w:rPr>
        <w:t xml:space="preserve">: </w:t>
      </w:r>
      <w:r w:rsidRPr="000E0A66">
        <w:rPr>
          <w:b/>
          <w:bCs/>
          <w:iCs/>
          <w:noProof/>
        </w:rPr>
        <w:t>Modify the decription of location measurement indication procedure to include NR positioning related measurements.</w:t>
      </w:r>
    </w:p>
    <w:p w14:paraId="56DACC97" w14:textId="77777777" w:rsidR="008A48D8" w:rsidRDefault="001D7BC3">
      <w:pPr>
        <w:pStyle w:val="1"/>
        <w:jc w:val="both"/>
        <w:rPr>
          <w:lang w:val="en-US"/>
        </w:rPr>
      </w:pPr>
      <w:r>
        <w:rPr>
          <w:lang w:val="en-US"/>
        </w:rPr>
        <w:t>4</w:t>
      </w:r>
      <w:r>
        <w:rPr>
          <w:lang w:val="en-US"/>
        </w:rPr>
        <w:tab/>
        <w:t>References</w:t>
      </w:r>
    </w:p>
    <w:p w14:paraId="10654964" w14:textId="1C685815" w:rsidR="00E0190E" w:rsidRPr="005912B7" w:rsidRDefault="007924B9" w:rsidP="00E0190E">
      <w:pPr>
        <w:pStyle w:val="a6"/>
        <w:numPr>
          <w:ilvl w:val="0"/>
          <w:numId w:val="48"/>
        </w:numPr>
        <w:tabs>
          <w:tab w:val="left" w:pos="420"/>
        </w:tabs>
        <w:spacing w:after="0"/>
        <w:jc w:val="both"/>
        <w:rPr>
          <w:rFonts w:eastAsia="宋体"/>
          <w:bCs/>
          <w:lang w:eastAsia="zh-CN"/>
        </w:rPr>
      </w:pPr>
      <w:bookmarkStart w:id="138" w:name="_Ref40449956"/>
      <w:r>
        <w:rPr>
          <w:rFonts w:eastAsia="宋体"/>
          <w:bCs/>
          <w:lang w:eastAsia="zh-CN"/>
        </w:rPr>
        <w:t xml:space="preserve">3GPP </w:t>
      </w:r>
      <w:r w:rsidRPr="007924B9">
        <w:rPr>
          <w:rFonts w:eastAsia="宋体"/>
          <w:bCs/>
          <w:lang w:eastAsia="zh-CN"/>
        </w:rPr>
        <w:t>R2-2003990</w:t>
      </w:r>
      <w:r>
        <w:rPr>
          <w:rFonts w:eastAsia="宋体"/>
          <w:bCs/>
          <w:lang w:eastAsia="zh-CN"/>
        </w:rPr>
        <w:t xml:space="preserve">, </w:t>
      </w:r>
      <w:r w:rsidRPr="007924B9">
        <w:rPr>
          <w:rFonts w:eastAsia="宋体"/>
          <w:bCs/>
          <w:lang w:eastAsia="zh-CN"/>
        </w:rPr>
        <w:t>Various Corrections to NR Positioning</w:t>
      </w:r>
      <w:r>
        <w:rPr>
          <w:rFonts w:eastAsia="宋体"/>
          <w:bCs/>
          <w:lang w:eastAsia="zh-CN"/>
        </w:rPr>
        <w:t>, draftCR, Qualcomm Incorporated, RAN2#109bis-e, Online, 20</w:t>
      </w:r>
      <w:r w:rsidRPr="007924B9">
        <w:rPr>
          <w:rFonts w:eastAsia="宋体"/>
          <w:bCs/>
          <w:vertAlign w:val="superscript"/>
          <w:lang w:eastAsia="zh-CN"/>
        </w:rPr>
        <w:t>th</w:t>
      </w:r>
      <w:r>
        <w:rPr>
          <w:rFonts w:eastAsia="宋体"/>
          <w:bCs/>
          <w:lang w:eastAsia="zh-CN"/>
        </w:rPr>
        <w:t xml:space="preserve"> – 30</w:t>
      </w:r>
      <w:r w:rsidRPr="007924B9">
        <w:rPr>
          <w:rFonts w:eastAsia="宋体"/>
          <w:bCs/>
          <w:vertAlign w:val="superscript"/>
          <w:lang w:eastAsia="zh-CN"/>
        </w:rPr>
        <w:t>th</w:t>
      </w:r>
      <w:r>
        <w:rPr>
          <w:rFonts w:eastAsia="宋体"/>
          <w:bCs/>
          <w:lang w:eastAsia="zh-CN"/>
        </w:rPr>
        <w:t xml:space="preserve"> April, 2020.</w:t>
      </w:r>
      <w:bookmarkEnd w:id="138"/>
    </w:p>
    <w:sectPr w:rsidR="00E0190E" w:rsidRPr="005912B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6CEC16" w14:textId="77777777" w:rsidR="002979DC" w:rsidRDefault="002979DC" w:rsidP="002E4526">
      <w:pPr>
        <w:spacing w:after="0"/>
      </w:pPr>
      <w:r>
        <w:separator/>
      </w:r>
    </w:p>
  </w:endnote>
  <w:endnote w:type="continuationSeparator" w:id="0">
    <w:p w14:paraId="2F32D21B" w14:textId="77777777" w:rsidR="002979DC" w:rsidRDefault="002979DC" w:rsidP="002E45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2AF14A" w14:textId="77777777" w:rsidR="002979DC" w:rsidRDefault="002979DC" w:rsidP="002E4526">
      <w:pPr>
        <w:spacing w:after="0"/>
      </w:pPr>
      <w:r>
        <w:separator/>
      </w:r>
    </w:p>
  </w:footnote>
  <w:footnote w:type="continuationSeparator" w:id="0">
    <w:p w14:paraId="5338A734" w14:textId="77777777" w:rsidR="002979DC" w:rsidRDefault="002979DC" w:rsidP="002E45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57078"/>
    <w:multiLevelType w:val="multilevel"/>
    <w:tmpl w:val="03157078"/>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62F7932"/>
    <w:multiLevelType w:val="multilevel"/>
    <w:tmpl w:val="062F793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3E3B0D"/>
    <w:multiLevelType w:val="multilevel"/>
    <w:tmpl w:val="063E3B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8B11456"/>
    <w:multiLevelType w:val="multilevel"/>
    <w:tmpl w:val="08B11456"/>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B364B70"/>
    <w:multiLevelType w:val="hybridMultilevel"/>
    <w:tmpl w:val="7CE014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FB324C"/>
    <w:multiLevelType w:val="multilevel"/>
    <w:tmpl w:val="0CFB324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DEA0F4B"/>
    <w:multiLevelType w:val="multilevel"/>
    <w:tmpl w:val="0DEA0F4B"/>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8290F34"/>
    <w:multiLevelType w:val="multilevel"/>
    <w:tmpl w:val="18290F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9057B33"/>
    <w:multiLevelType w:val="multilevel"/>
    <w:tmpl w:val="0DEA0F4B"/>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B780C90"/>
    <w:multiLevelType w:val="multilevel"/>
    <w:tmpl w:val="1B780C90"/>
    <w:lvl w:ilvl="0">
      <w:start w:val="2"/>
      <w:numFmt w:val="bullet"/>
      <w:lvlText w:val="-"/>
      <w:lvlJc w:val="left"/>
      <w:pPr>
        <w:ind w:left="928" w:hanging="360"/>
      </w:pPr>
      <w:rPr>
        <w:rFonts w:ascii="Times New Roman" w:eastAsia="宋体"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0" w15:restartNumberingAfterBreak="0">
    <w:nsid w:val="1CA10A8A"/>
    <w:multiLevelType w:val="hybridMultilevel"/>
    <w:tmpl w:val="1D20BDC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08C3935"/>
    <w:multiLevelType w:val="hybridMultilevel"/>
    <w:tmpl w:val="E49E48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5E3190"/>
    <w:multiLevelType w:val="multilevel"/>
    <w:tmpl w:val="345E3190"/>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5B059E3"/>
    <w:multiLevelType w:val="multilevel"/>
    <w:tmpl w:val="35B059E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5FB20F0"/>
    <w:multiLevelType w:val="multilevel"/>
    <w:tmpl w:val="73DF11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6A495C"/>
    <w:multiLevelType w:val="multilevel"/>
    <w:tmpl w:val="366A49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87A60E6"/>
    <w:multiLevelType w:val="multilevel"/>
    <w:tmpl w:val="387A60E6"/>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1023AA2"/>
    <w:multiLevelType w:val="hybridMultilevel"/>
    <w:tmpl w:val="889E77B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EB0FD4"/>
    <w:multiLevelType w:val="multilevel"/>
    <w:tmpl w:val="45EB0F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00C2319"/>
    <w:multiLevelType w:val="multilevel"/>
    <w:tmpl w:val="500C231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F41CCC"/>
    <w:multiLevelType w:val="multilevel"/>
    <w:tmpl w:val="52F41CC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4602D85"/>
    <w:multiLevelType w:val="hybridMultilevel"/>
    <w:tmpl w:val="E040A1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E3095C"/>
    <w:multiLevelType w:val="hybridMultilevel"/>
    <w:tmpl w:val="9C10B3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A9337A"/>
    <w:multiLevelType w:val="hybridMultilevel"/>
    <w:tmpl w:val="187213D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46F3DDF"/>
    <w:multiLevelType w:val="hybridMultilevel"/>
    <w:tmpl w:val="FF949844"/>
    <w:lvl w:ilvl="0" w:tplc="E668A6F2">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170DF7"/>
    <w:multiLevelType w:val="multilevel"/>
    <w:tmpl w:val="68170DF7"/>
    <w:lvl w:ilvl="0">
      <w:start w:val="1"/>
      <w:numFmt w:val="decimal"/>
      <w:lvlText w:val="[%1]."/>
      <w:lvlJc w:val="left"/>
      <w:pPr>
        <w:ind w:left="928" w:hanging="360"/>
      </w:pPr>
      <w:rPr>
        <w:rFonts w:hint="eastAsia"/>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29" w15:restartNumberingAfterBreak="0">
    <w:nsid w:val="73DF1174"/>
    <w:multiLevelType w:val="multilevel"/>
    <w:tmpl w:val="73DF11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B51C03"/>
    <w:multiLevelType w:val="multilevel"/>
    <w:tmpl w:val="74B51C0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96F6584"/>
    <w:multiLevelType w:val="multilevel"/>
    <w:tmpl w:val="796F6584"/>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2" w15:restartNumberingAfterBreak="0">
    <w:nsid w:val="7B693B68"/>
    <w:multiLevelType w:val="multilevel"/>
    <w:tmpl w:val="73DF11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2"/>
  </w:num>
  <w:num w:numId="2">
    <w:abstractNumId w:val="1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num>
  <w:num w:numId="4">
    <w:abstractNumId w:val="29"/>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5"/>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23"/>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4"/>
  </w:num>
  <w:num w:numId="38">
    <w:abstractNumId w:val="27"/>
  </w:num>
  <w:num w:numId="39">
    <w:abstractNumId w:val="18"/>
  </w:num>
  <w:num w:numId="40">
    <w:abstractNumId w:val="25"/>
  </w:num>
  <w:num w:numId="41">
    <w:abstractNumId w:val="11"/>
  </w:num>
  <w:num w:numId="42">
    <w:abstractNumId w:val="10"/>
  </w:num>
  <w:num w:numId="43">
    <w:abstractNumId w:val="33"/>
  </w:num>
  <w:num w:numId="44">
    <w:abstractNumId w:val="19"/>
  </w:num>
  <w:num w:numId="45">
    <w:abstractNumId w:val="14"/>
  </w:num>
  <w:num w:numId="46">
    <w:abstractNumId w:val="19"/>
  </w:num>
  <w:num w:numId="47">
    <w:abstractNumId w:val="32"/>
  </w:num>
  <w:num w:numId="48">
    <w:abstractNumId w:val="26"/>
  </w:num>
  <w:num w:numId="49">
    <w:abstractNumId w:val="24"/>
  </w:num>
  <w:num w:numId="5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YinghaoGuo">
    <w15:presenceInfo w15:providerId="None" w15:userId="(Huawei) YinghaoGuo"/>
  </w15:person>
  <w15:person w15:author="chenlei (P)">
    <w15:presenceInfo w15:providerId="AD" w15:userId="S-1-5-21-147214757-305610072-1517763936-506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29"/>
    <w:rsid w:val="00005F52"/>
    <w:rsid w:val="00014592"/>
    <w:rsid w:val="00016557"/>
    <w:rsid w:val="00017E8F"/>
    <w:rsid w:val="00020FAB"/>
    <w:rsid w:val="000220FD"/>
    <w:rsid w:val="00022617"/>
    <w:rsid w:val="00023C40"/>
    <w:rsid w:val="00024C4D"/>
    <w:rsid w:val="000260C5"/>
    <w:rsid w:val="0002739E"/>
    <w:rsid w:val="00033397"/>
    <w:rsid w:val="00035991"/>
    <w:rsid w:val="00040095"/>
    <w:rsid w:val="000412D4"/>
    <w:rsid w:val="00046087"/>
    <w:rsid w:val="00051A6E"/>
    <w:rsid w:val="00056E6A"/>
    <w:rsid w:val="000601D9"/>
    <w:rsid w:val="00060477"/>
    <w:rsid w:val="00061011"/>
    <w:rsid w:val="00061D00"/>
    <w:rsid w:val="0006215E"/>
    <w:rsid w:val="00062185"/>
    <w:rsid w:val="00070513"/>
    <w:rsid w:val="00070B4B"/>
    <w:rsid w:val="00072D8A"/>
    <w:rsid w:val="00073C9C"/>
    <w:rsid w:val="00080512"/>
    <w:rsid w:val="00080BA6"/>
    <w:rsid w:val="000869CA"/>
    <w:rsid w:val="000876AC"/>
    <w:rsid w:val="00090468"/>
    <w:rsid w:val="00094568"/>
    <w:rsid w:val="00094FDF"/>
    <w:rsid w:val="00097B55"/>
    <w:rsid w:val="000A278D"/>
    <w:rsid w:val="000A67AA"/>
    <w:rsid w:val="000B02CE"/>
    <w:rsid w:val="000B1110"/>
    <w:rsid w:val="000B1182"/>
    <w:rsid w:val="000B399F"/>
    <w:rsid w:val="000B4B00"/>
    <w:rsid w:val="000B57C8"/>
    <w:rsid w:val="000B6206"/>
    <w:rsid w:val="000B7BCF"/>
    <w:rsid w:val="000C10EE"/>
    <w:rsid w:val="000C31C0"/>
    <w:rsid w:val="000C44A7"/>
    <w:rsid w:val="000C522B"/>
    <w:rsid w:val="000C6A1A"/>
    <w:rsid w:val="000D1603"/>
    <w:rsid w:val="000D58AB"/>
    <w:rsid w:val="000E0362"/>
    <w:rsid w:val="000E0A66"/>
    <w:rsid w:val="000E0F89"/>
    <w:rsid w:val="000E2666"/>
    <w:rsid w:val="000E35EE"/>
    <w:rsid w:val="000E3854"/>
    <w:rsid w:val="000E4D5A"/>
    <w:rsid w:val="000E5310"/>
    <w:rsid w:val="000F0119"/>
    <w:rsid w:val="000F0EE6"/>
    <w:rsid w:val="000F1586"/>
    <w:rsid w:val="000F3DFD"/>
    <w:rsid w:val="000F6E19"/>
    <w:rsid w:val="000F7840"/>
    <w:rsid w:val="001024D0"/>
    <w:rsid w:val="0010520E"/>
    <w:rsid w:val="00110FC1"/>
    <w:rsid w:val="00112F1A"/>
    <w:rsid w:val="00116542"/>
    <w:rsid w:val="00116E7B"/>
    <w:rsid w:val="00121D8B"/>
    <w:rsid w:val="001306FB"/>
    <w:rsid w:val="001339DC"/>
    <w:rsid w:val="00133C4D"/>
    <w:rsid w:val="00134F12"/>
    <w:rsid w:val="001413A2"/>
    <w:rsid w:val="0014219F"/>
    <w:rsid w:val="001436F5"/>
    <w:rsid w:val="00145075"/>
    <w:rsid w:val="00146162"/>
    <w:rsid w:val="001463D4"/>
    <w:rsid w:val="00151D6E"/>
    <w:rsid w:val="0016224E"/>
    <w:rsid w:val="00173829"/>
    <w:rsid w:val="001741A0"/>
    <w:rsid w:val="00175FA0"/>
    <w:rsid w:val="00176669"/>
    <w:rsid w:val="00180486"/>
    <w:rsid w:val="001819AA"/>
    <w:rsid w:val="00194CD0"/>
    <w:rsid w:val="001969EC"/>
    <w:rsid w:val="001A1519"/>
    <w:rsid w:val="001A226F"/>
    <w:rsid w:val="001A5056"/>
    <w:rsid w:val="001A6706"/>
    <w:rsid w:val="001B2002"/>
    <w:rsid w:val="001B49C9"/>
    <w:rsid w:val="001B78F2"/>
    <w:rsid w:val="001C23F4"/>
    <w:rsid w:val="001C4087"/>
    <w:rsid w:val="001C44C9"/>
    <w:rsid w:val="001C4F79"/>
    <w:rsid w:val="001C6970"/>
    <w:rsid w:val="001C737C"/>
    <w:rsid w:val="001C7D8F"/>
    <w:rsid w:val="001D049D"/>
    <w:rsid w:val="001D2158"/>
    <w:rsid w:val="001D530C"/>
    <w:rsid w:val="001D7A03"/>
    <w:rsid w:val="001D7BC3"/>
    <w:rsid w:val="001F168B"/>
    <w:rsid w:val="001F7831"/>
    <w:rsid w:val="002038C0"/>
    <w:rsid w:val="00204045"/>
    <w:rsid w:val="0020712B"/>
    <w:rsid w:val="002145EB"/>
    <w:rsid w:val="00215C42"/>
    <w:rsid w:val="00217D88"/>
    <w:rsid w:val="002227E5"/>
    <w:rsid w:val="002227F6"/>
    <w:rsid w:val="00223051"/>
    <w:rsid w:val="00225DF6"/>
    <w:rsid w:val="0022606D"/>
    <w:rsid w:val="00231728"/>
    <w:rsid w:val="00233D04"/>
    <w:rsid w:val="00237EA8"/>
    <w:rsid w:val="00250404"/>
    <w:rsid w:val="00250EE0"/>
    <w:rsid w:val="0025109A"/>
    <w:rsid w:val="00252BBF"/>
    <w:rsid w:val="002610D8"/>
    <w:rsid w:val="0026135C"/>
    <w:rsid w:val="002625CE"/>
    <w:rsid w:val="002626E6"/>
    <w:rsid w:val="00262FD9"/>
    <w:rsid w:val="002631A0"/>
    <w:rsid w:val="00273532"/>
    <w:rsid w:val="002747E7"/>
    <w:rsid w:val="002747EC"/>
    <w:rsid w:val="00275068"/>
    <w:rsid w:val="002772D6"/>
    <w:rsid w:val="0027785D"/>
    <w:rsid w:val="002825A9"/>
    <w:rsid w:val="00283E11"/>
    <w:rsid w:val="002840CF"/>
    <w:rsid w:val="002855BF"/>
    <w:rsid w:val="00286E70"/>
    <w:rsid w:val="0029237C"/>
    <w:rsid w:val="002979DC"/>
    <w:rsid w:val="002A1067"/>
    <w:rsid w:val="002A2E85"/>
    <w:rsid w:val="002A4D9A"/>
    <w:rsid w:val="002C0770"/>
    <w:rsid w:val="002C07B2"/>
    <w:rsid w:val="002C5832"/>
    <w:rsid w:val="002C6A45"/>
    <w:rsid w:val="002D0C0F"/>
    <w:rsid w:val="002D4AA6"/>
    <w:rsid w:val="002D5F46"/>
    <w:rsid w:val="002D689A"/>
    <w:rsid w:val="002E13B0"/>
    <w:rsid w:val="002E1810"/>
    <w:rsid w:val="002E213A"/>
    <w:rsid w:val="002E31E8"/>
    <w:rsid w:val="002E4526"/>
    <w:rsid w:val="002E627F"/>
    <w:rsid w:val="002E65DA"/>
    <w:rsid w:val="002E7210"/>
    <w:rsid w:val="002F0561"/>
    <w:rsid w:val="002F0D22"/>
    <w:rsid w:val="002F40EA"/>
    <w:rsid w:val="002F44E3"/>
    <w:rsid w:val="002F7268"/>
    <w:rsid w:val="00300927"/>
    <w:rsid w:val="00303398"/>
    <w:rsid w:val="00303680"/>
    <w:rsid w:val="003055A1"/>
    <w:rsid w:val="00311B17"/>
    <w:rsid w:val="00312446"/>
    <w:rsid w:val="00313AFA"/>
    <w:rsid w:val="00315A81"/>
    <w:rsid w:val="00316DEF"/>
    <w:rsid w:val="003172DC"/>
    <w:rsid w:val="003175F2"/>
    <w:rsid w:val="00322A18"/>
    <w:rsid w:val="00325AE3"/>
    <w:rsid w:val="00326069"/>
    <w:rsid w:val="003267FE"/>
    <w:rsid w:val="00331499"/>
    <w:rsid w:val="003323C3"/>
    <w:rsid w:val="0034080C"/>
    <w:rsid w:val="00344170"/>
    <w:rsid w:val="00346665"/>
    <w:rsid w:val="0035462D"/>
    <w:rsid w:val="00356528"/>
    <w:rsid w:val="003610DA"/>
    <w:rsid w:val="00364B41"/>
    <w:rsid w:val="00365516"/>
    <w:rsid w:val="00371313"/>
    <w:rsid w:val="00371D50"/>
    <w:rsid w:val="003736D4"/>
    <w:rsid w:val="00380593"/>
    <w:rsid w:val="00383096"/>
    <w:rsid w:val="0038325D"/>
    <w:rsid w:val="00387327"/>
    <w:rsid w:val="00396D16"/>
    <w:rsid w:val="003A41EF"/>
    <w:rsid w:val="003A4A57"/>
    <w:rsid w:val="003B0798"/>
    <w:rsid w:val="003B19BB"/>
    <w:rsid w:val="003B226D"/>
    <w:rsid w:val="003B3444"/>
    <w:rsid w:val="003B40AD"/>
    <w:rsid w:val="003B4FE8"/>
    <w:rsid w:val="003B7D88"/>
    <w:rsid w:val="003C1EE0"/>
    <w:rsid w:val="003C4221"/>
    <w:rsid w:val="003C4E37"/>
    <w:rsid w:val="003C6C6A"/>
    <w:rsid w:val="003C7293"/>
    <w:rsid w:val="003D1540"/>
    <w:rsid w:val="003D5B3C"/>
    <w:rsid w:val="003E06BC"/>
    <w:rsid w:val="003E16BE"/>
    <w:rsid w:val="003E1863"/>
    <w:rsid w:val="003F1079"/>
    <w:rsid w:val="003F12CC"/>
    <w:rsid w:val="003F4E28"/>
    <w:rsid w:val="004006E8"/>
    <w:rsid w:val="00400821"/>
    <w:rsid w:val="004008AF"/>
    <w:rsid w:val="00401855"/>
    <w:rsid w:val="00402AE8"/>
    <w:rsid w:val="00407B47"/>
    <w:rsid w:val="004112B3"/>
    <w:rsid w:val="0041290E"/>
    <w:rsid w:val="00412E46"/>
    <w:rsid w:val="00413527"/>
    <w:rsid w:val="0041367E"/>
    <w:rsid w:val="00413A09"/>
    <w:rsid w:val="004245EB"/>
    <w:rsid w:val="00424F7B"/>
    <w:rsid w:val="00436BB3"/>
    <w:rsid w:val="0043702B"/>
    <w:rsid w:val="0044018A"/>
    <w:rsid w:val="0044153E"/>
    <w:rsid w:val="00443E89"/>
    <w:rsid w:val="00444199"/>
    <w:rsid w:val="004462FF"/>
    <w:rsid w:val="00452331"/>
    <w:rsid w:val="00455F41"/>
    <w:rsid w:val="00457981"/>
    <w:rsid w:val="00463759"/>
    <w:rsid w:val="004654F0"/>
    <w:rsid w:val="00465587"/>
    <w:rsid w:val="00471F40"/>
    <w:rsid w:val="00473CD4"/>
    <w:rsid w:val="00474CF3"/>
    <w:rsid w:val="00477455"/>
    <w:rsid w:val="004856D9"/>
    <w:rsid w:val="004966C7"/>
    <w:rsid w:val="004A1F7B"/>
    <w:rsid w:val="004A44DA"/>
    <w:rsid w:val="004A5D5A"/>
    <w:rsid w:val="004B7D59"/>
    <w:rsid w:val="004C0A74"/>
    <w:rsid w:val="004C44D2"/>
    <w:rsid w:val="004C5BE8"/>
    <w:rsid w:val="004D06C2"/>
    <w:rsid w:val="004D1C45"/>
    <w:rsid w:val="004D3578"/>
    <w:rsid w:val="004D380D"/>
    <w:rsid w:val="004D4FB2"/>
    <w:rsid w:val="004D71AA"/>
    <w:rsid w:val="004D7DC0"/>
    <w:rsid w:val="004E1EC6"/>
    <w:rsid w:val="004E213A"/>
    <w:rsid w:val="004E261A"/>
    <w:rsid w:val="004E3356"/>
    <w:rsid w:val="004E3598"/>
    <w:rsid w:val="004E3E66"/>
    <w:rsid w:val="004E5E77"/>
    <w:rsid w:val="004F10D4"/>
    <w:rsid w:val="004F2C06"/>
    <w:rsid w:val="004F63FF"/>
    <w:rsid w:val="004F71C5"/>
    <w:rsid w:val="004F7F29"/>
    <w:rsid w:val="0050315B"/>
    <w:rsid w:val="00503171"/>
    <w:rsid w:val="005036F7"/>
    <w:rsid w:val="00504399"/>
    <w:rsid w:val="005047AE"/>
    <w:rsid w:val="00506C28"/>
    <w:rsid w:val="00507404"/>
    <w:rsid w:val="00507D13"/>
    <w:rsid w:val="005120AF"/>
    <w:rsid w:val="00522673"/>
    <w:rsid w:val="00522E59"/>
    <w:rsid w:val="00530B4D"/>
    <w:rsid w:val="00532462"/>
    <w:rsid w:val="00532DB0"/>
    <w:rsid w:val="00533C0E"/>
    <w:rsid w:val="00534DA0"/>
    <w:rsid w:val="00535EB1"/>
    <w:rsid w:val="00537608"/>
    <w:rsid w:val="00540039"/>
    <w:rsid w:val="0054397F"/>
    <w:rsid w:val="00543E6C"/>
    <w:rsid w:val="00545D09"/>
    <w:rsid w:val="00545E07"/>
    <w:rsid w:val="0054622E"/>
    <w:rsid w:val="0054661E"/>
    <w:rsid w:val="005514C5"/>
    <w:rsid w:val="00551A1D"/>
    <w:rsid w:val="00557AB1"/>
    <w:rsid w:val="00561181"/>
    <w:rsid w:val="00561565"/>
    <w:rsid w:val="005628C7"/>
    <w:rsid w:val="00562A70"/>
    <w:rsid w:val="00565087"/>
    <w:rsid w:val="0056573F"/>
    <w:rsid w:val="00566286"/>
    <w:rsid w:val="00570C36"/>
    <w:rsid w:val="005734A3"/>
    <w:rsid w:val="00576746"/>
    <w:rsid w:val="00576817"/>
    <w:rsid w:val="00587337"/>
    <w:rsid w:val="005912B7"/>
    <w:rsid w:val="00592217"/>
    <w:rsid w:val="00592D52"/>
    <w:rsid w:val="00595E47"/>
    <w:rsid w:val="00596613"/>
    <w:rsid w:val="005A0A49"/>
    <w:rsid w:val="005A2141"/>
    <w:rsid w:val="005A3D18"/>
    <w:rsid w:val="005B21C0"/>
    <w:rsid w:val="005B3BF9"/>
    <w:rsid w:val="005C0AE1"/>
    <w:rsid w:val="005C0B76"/>
    <w:rsid w:val="005C3A81"/>
    <w:rsid w:val="005C3DB6"/>
    <w:rsid w:val="005C4E15"/>
    <w:rsid w:val="005C7E4E"/>
    <w:rsid w:val="005D03BB"/>
    <w:rsid w:val="005D717E"/>
    <w:rsid w:val="005E317B"/>
    <w:rsid w:val="005E3593"/>
    <w:rsid w:val="005E4580"/>
    <w:rsid w:val="005E5097"/>
    <w:rsid w:val="005F1885"/>
    <w:rsid w:val="005F1F8C"/>
    <w:rsid w:val="00600C46"/>
    <w:rsid w:val="00602155"/>
    <w:rsid w:val="00607510"/>
    <w:rsid w:val="0061039E"/>
    <w:rsid w:val="006109E9"/>
    <w:rsid w:val="00611566"/>
    <w:rsid w:val="00611D5F"/>
    <w:rsid w:val="00612468"/>
    <w:rsid w:val="006134BF"/>
    <w:rsid w:val="0061572E"/>
    <w:rsid w:val="0062190C"/>
    <w:rsid w:val="0062238E"/>
    <w:rsid w:val="006274FF"/>
    <w:rsid w:val="00627B4E"/>
    <w:rsid w:val="00633B24"/>
    <w:rsid w:val="0063559C"/>
    <w:rsid w:val="00646D99"/>
    <w:rsid w:val="006476B3"/>
    <w:rsid w:val="0065153F"/>
    <w:rsid w:val="006520E8"/>
    <w:rsid w:val="0065522C"/>
    <w:rsid w:val="00656910"/>
    <w:rsid w:val="006574C0"/>
    <w:rsid w:val="006606AC"/>
    <w:rsid w:val="0066118A"/>
    <w:rsid w:val="0066136F"/>
    <w:rsid w:val="006631DF"/>
    <w:rsid w:val="00663FE5"/>
    <w:rsid w:val="00674475"/>
    <w:rsid w:val="00676A3B"/>
    <w:rsid w:val="00677FA5"/>
    <w:rsid w:val="006802B4"/>
    <w:rsid w:val="00684019"/>
    <w:rsid w:val="00685399"/>
    <w:rsid w:val="0068768A"/>
    <w:rsid w:val="00687B8C"/>
    <w:rsid w:val="00690C45"/>
    <w:rsid w:val="00697C28"/>
    <w:rsid w:val="006A20D0"/>
    <w:rsid w:val="006B21A4"/>
    <w:rsid w:val="006B5DEC"/>
    <w:rsid w:val="006C1B47"/>
    <w:rsid w:val="006C38CE"/>
    <w:rsid w:val="006C5F49"/>
    <w:rsid w:val="006C66D8"/>
    <w:rsid w:val="006D1E24"/>
    <w:rsid w:val="006D473D"/>
    <w:rsid w:val="006E1417"/>
    <w:rsid w:val="006E44FC"/>
    <w:rsid w:val="006E6637"/>
    <w:rsid w:val="006F6A2C"/>
    <w:rsid w:val="00704BAC"/>
    <w:rsid w:val="007064BB"/>
    <w:rsid w:val="007069DC"/>
    <w:rsid w:val="007101BA"/>
    <w:rsid w:val="00710201"/>
    <w:rsid w:val="0071329A"/>
    <w:rsid w:val="00716165"/>
    <w:rsid w:val="00716A31"/>
    <w:rsid w:val="0071721B"/>
    <w:rsid w:val="0072073A"/>
    <w:rsid w:val="00724F6A"/>
    <w:rsid w:val="00725BA0"/>
    <w:rsid w:val="00726E3D"/>
    <w:rsid w:val="00730E78"/>
    <w:rsid w:val="007342B5"/>
    <w:rsid w:val="007344F3"/>
    <w:rsid w:val="00734A5B"/>
    <w:rsid w:val="00741E77"/>
    <w:rsid w:val="00742198"/>
    <w:rsid w:val="00744E76"/>
    <w:rsid w:val="0074619F"/>
    <w:rsid w:val="007543DC"/>
    <w:rsid w:val="007553CD"/>
    <w:rsid w:val="00757D40"/>
    <w:rsid w:val="00757D7D"/>
    <w:rsid w:val="00764014"/>
    <w:rsid w:val="007662B5"/>
    <w:rsid w:val="007702A4"/>
    <w:rsid w:val="00775A4B"/>
    <w:rsid w:val="00777CB1"/>
    <w:rsid w:val="00781F0F"/>
    <w:rsid w:val="007845E5"/>
    <w:rsid w:val="0078727C"/>
    <w:rsid w:val="0079049D"/>
    <w:rsid w:val="007904A7"/>
    <w:rsid w:val="00790B2F"/>
    <w:rsid w:val="007924B9"/>
    <w:rsid w:val="00793DC5"/>
    <w:rsid w:val="00795F31"/>
    <w:rsid w:val="007A06CF"/>
    <w:rsid w:val="007B1254"/>
    <w:rsid w:val="007B18D8"/>
    <w:rsid w:val="007B5410"/>
    <w:rsid w:val="007B5FBF"/>
    <w:rsid w:val="007C095F"/>
    <w:rsid w:val="007C0DC2"/>
    <w:rsid w:val="007C23FF"/>
    <w:rsid w:val="007C2DD0"/>
    <w:rsid w:val="007C6A6F"/>
    <w:rsid w:val="007C7486"/>
    <w:rsid w:val="007D0030"/>
    <w:rsid w:val="007D1973"/>
    <w:rsid w:val="007E20B6"/>
    <w:rsid w:val="007E461D"/>
    <w:rsid w:val="007F2E08"/>
    <w:rsid w:val="007F3057"/>
    <w:rsid w:val="007F3187"/>
    <w:rsid w:val="007F6B79"/>
    <w:rsid w:val="007F7264"/>
    <w:rsid w:val="00802147"/>
    <w:rsid w:val="008028A4"/>
    <w:rsid w:val="00813245"/>
    <w:rsid w:val="00814A93"/>
    <w:rsid w:val="008158CC"/>
    <w:rsid w:val="00815A66"/>
    <w:rsid w:val="008162DC"/>
    <w:rsid w:val="00817B95"/>
    <w:rsid w:val="008237A6"/>
    <w:rsid w:val="00823A31"/>
    <w:rsid w:val="00825530"/>
    <w:rsid w:val="0083482F"/>
    <w:rsid w:val="00836418"/>
    <w:rsid w:val="0083766F"/>
    <w:rsid w:val="00840DE0"/>
    <w:rsid w:val="008448B7"/>
    <w:rsid w:val="00845AD9"/>
    <w:rsid w:val="00845E6E"/>
    <w:rsid w:val="00845F01"/>
    <w:rsid w:val="00846D6D"/>
    <w:rsid w:val="00847F2D"/>
    <w:rsid w:val="008501CE"/>
    <w:rsid w:val="00851089"/>
    <w:rsid w:val="00855B2F"/>
    <w:rsid w:val="00857415"/>
    <w:rsid w:val="00861E7F"/>
    <w:rsid w:val="0086354A"/>
    <w:rsid w:val="00864150"/>
    <w:rsid w:val="008646F8"/>
    <w:rsid w:val="00867C84"/>
    <w:rsid w:val="00867FB4"/>
    <w:rsid w:val="008768CA"/>
    <w:rsid w:val="00877BFA"/>
    <w:rsid w:val="00877EF9"/>
    <w:rsid w:val="00880559"/>
    <w:rsid w:val="0088299B"/>
    <w:rsid w:val="0088363D"/>
    <w:rsid w:val="00885C7E"/>
    <w:rsid w:val="00891DFA"/>
    <w:rsid w:val="00896468"/>
    <w:rsid w:val="008A48D8"/>
    <w:rsid w:val="008A7FC6"/>
    <w:rsid w:val="008B5306"/>
    <w:rsid w:val="008B6E57"/>
    <w:rsid w:val="008C24DC"/>
    <w:rsid w:val="008C2E2A"/>
    <w:rsid w:val="008C3057"/>
    <w:rsid w:val="008C79D3"/>
    <w:rsid w:val="008D0453"/>
    <w:rsid w:val="008D27E3"/>
    <w:rsid w:val="008D2E4D"/>
    <w:rsid w:val="008D4904"/>
    <w:rsid w:val="008D55D4"/>
    <w:rsid w:val="008D5B3B"/>
    <w:rsid w:val="008D62F2"/>
    <w:rsid w:val="008E1237"/>
    <w:rsid w:val="008F396F"/>
    <w:rsid w:val="008F3DCD"/>
    <w:rsid w:val="008F3DF9"/>
    <w:rsid w:val="009010B7"/>
    <w:rsid w:val="0090271F"/>
    <w:rsid w:val="00902DB9"/>
    <w:rsid w:val="0090466A"/>
    <w:rsid w:val="00905D45"/>
    <w:rsid w:val="00910C10"/>
    <w:rsid w:val="00917664"/>
    <w:rsid w:val="00922D5D"/>
    <w:rsid w:val="00923655"/>
    <w:rsid w:val="0092772B"/>
    <w:rsid w:val="009301A2"/>
    <w:rsid w:val="00933EEB"/>
    <w:rsid w:val="00935691"/>
    <w:rsid w:val="00936071"/>
    <w:rsid w:val="009376CD"/>
    <w:rsid w:val="00940212"/>
    <w:rsid w:val="00940FDA"/>
    <w:rsid w:val="00942EC2"/>
    <w:rsid w:val="00944816"/>
    <w:rsid w:val="009472D6"/>
    <w:rsid w:val="009504B8"/>
    <w:rsid w:val="00950B98"/>
    <w:rsid w:val="00950BDD"/>
    <w:rsid w:val="009527D3"/>
    <w:rsid w:val="00953158"/>
    <w:rsid w:val="00954207"/>
    <w:rsid w:val="00955BA9"/>
    <w:rsid w:val="00955E70"/>
    <w:rsid w:val="00957AE6"/>
    <w:rsid w:val="00961B32"/>
    <w:rsid w:val="00961DCF"/>
    <w:rsid w:val="00962509"/>
    <w:rsid w:val="00963DE9"/>
    <w:rsid w:val="009670ED"/>
    <w:rsid w:val="00967F3A"/>
    <w:rsid w:val="00970DB3"/>
    <w:rsid w:val="00971056"/>
    <w:rsid w:val="009747A8"/>
    <w:rsid w:val="00974BB0"/>
    <w:rsid w:val="00975BCD"/>
    <w:rsid w:val="00977F42"/>
    <w:rsid w:val="00980E4E"/>
    <w:rsid w:val="00982042"/>
    <w:rsid w:val="00986816"/>
    <w:rsid w:val="00986AC5"/>
    <w:rsid w:val="0099044F"/>
    <w:rsid w:val="0099121B"/>
    <w:rsid w:val="00995267"/>
    <w:rsid w:val="009A0AF3"/>
    <w:rsid w:val="009A155B"/>
    <w:rsid w:val="009A1927"/>
    <w:rsid w:val="009A544B"/>
    <w:rsid w:val="009B07CD"/>
    <w:rsid w:val="009B5008"/>
    <w:rsid w:val="009B55B1"/>
    <w:rsid w:val="009B5AC3"/>
    <w:rsid w:val="009C19E9"/>
    <w:rsid w:val="009C7252"/>
    <w:rsid w:val="009D65F3"/>
    <w:rsid w:val="009D6AB6"/>
    <w:rsid w:val="009D74A6"/>
    <w:rsid w:val="009E02E1"/>
    <w:rsid w:val="009E0754"/>
    <w:rsid w:val="009E140D"/>
    <w:rsid w:val="009E1906"/>
    <w:rsid w:val="009E5DB5"/>
    <w:rsid w:val="009E6177"/>
    <w:rsid w:val="009E681D"/>
    <w:rsid w:val="009F4DD5"/>
    <w:rsid w:val="00A01C6D"/>
    <w:rsid w:val="00A032D8"/>
    <w:rsid w:val="00A036A5"/>
    <w:rsid w:val="00A03D35"/>
    <w:rsid w:val="00A04A73"/>
    <w:rsid w:val="00A05B7C"/>
    <w:rsid w:val="00A07D0D"/>
    <w:rsid w:val="00A10F02"/>
    <w:rsid w:val="00A1236F"/>
    <w:rsid w:val="00A12837"/>
    <w:rsid w:val="00A143BC"/>
    <w:rsid w:val="00A1722E"/>
    <w:rsid w:val="00A204CA"/>
    <w:rsid w:val="00A209D6"/>
    <w:rsid w:val="00A2589B"/>
    <w:rsid w:val="00A30E50"/>
    <w:rsid w:val="00A362EE"/>
    <w:rsid w:val="00A365EC"/>
    <w:rsid w:val="00A41480"/>
    <w:rsid w:val="00A43998"/>
    <w:rsid w:val="00A4543A"/>
    <w:rsid w:val="00A46379"/>
    <w:rsid w:val="00A47001"/>
    <w:rsid w:val="00A51E8F"/>
    <w:rsid w:val="00A52B25"/>
    <w:rsid w:val="00A53724"/>
    <w:rsid w:val="00A5419E"/>
    <w:rsid w:val="00A54B2B"/>
    <w:rsid w:val="00A57E85"/>
    <w:rsid w:val="00A61E30"/>
    <w:rsid w:val="00A6571C"/>
    <w:rsid w:val="00A72470"/>
    <w:rsid w:val="00A74569"/>
    <w:rsid w:val="00A74DE0"/>
    <w:rsid w:val="00A7634D"/>
    <w:rsid w:val="00A82346"/>
    <w:rsid w:val="00A8663E"/>
    <w:rsid w:val="00A91761"/>
    <w:rsid w:val="00A938A5"/>
    <w:rsid w:val="00A9450C"/>
    <w:rsid w:val="00A9671C"/>
    <w:rsid w:val="00AA01CB"/>
    <w:rsid w:val="00AA1553"/>
    <w:rsid w:val="00AA47A3"/>
    <w:rsid w:val="00AB1A3D"/>
    <w:rsid w:val="00AB4817"/>
    <w:rsid w:val="00AB49A2"/>
    <w:rsid w:val="00AC2C7B"/>
    <w:rsid w:val="00AC7B54"/>
    <w:rsid w:val="00AE0DE1"/>
    <w:rsid w:val="00AE40A1"/>
    <w:rsid w:val="00AE48A2"/>
    <w:rsid w:val="00AE5C82"/>
    <w:rsid w:val="00AE61D6"/>
    <w:rsid w:val="00AF2AEE"/>
    <w:rsid w:val="00B01140"/>
    <w:rsid w:val="00B04BEB"/>
    <w:rsid w:val="00B04F1C"/>
    <w:rsid w:val="00B05380"/>
    <w:rsid w:val="00B05962"/>
    <w:rsid w:val="00B11E1C"/>
    <w:rsid w:val="00B123CA"/>
    <w:rsid w:val="00B1353A"/>
    <w:rsid w:val="00B15449"/>
    <w:rsid w:val="00B157C1"/>
    <w:rsid w:val="00B15816"/>
    <w:rsid w:val="00B16225"/>
    <w:rsid w:val="00B16C2F"/>
    <w:rsid w:val="00B23485"/>
    <w:rsid w:val="00B27303"/>
    <w:rsid w:val="00B30EF1"/>
    <w:rsid w:val="00B36C5E"/>
    <w:rsid w:val="00B37C1B"/>
    <w:rsid w:val="00B40AA5"/>
    <w:rsid w:val="00B474C5"/>
    <w:rsid w:val="00B47FD1"/>
    <w:rsid w:val="00B5080E"/>
    <w:rsid w:val="00B516BB"/>
    <w:rsid w:val="00B56DF3"/>
    <w:rsid w:val="00B5756E"/>
    <w:rsid w:val="00B63ABB"/>
    <w:rsid w:val="00B64109"/>
    <w:rsid w:val="00B657F7"/>
    <w:rsid w:val="00B65AD3"/>
    <w:rsid w:val="00B65E0A"/>
    <w:rsid w:val="00B67B34"/>
    <w:rsid w:val="00B7240D"/>
    <w:rsid w:val="00B75CE8"/>
    <w:rsid w:val="00B80138"/>
    <w:rsid w:val="00B8030D"/>
    <w:rsid w:val="00B84DB2"/>
    <w:rsid w:val="00B87E83"/>
    <w:rsid w:val="00B9242F"/>
    <w:rsid w:val="00BA3708"/>
    <w:rsid w:val="00BB07ED"/>
    <w:rsid w:val="00BB75C5"/>
    <w:rsid w:val="00BC3555"/>
    <w:rsid w:val="00BC3EA6"/>
    <w:rsid w:val="00BC5F81"/>
    <w:rsid w:val="00BD3903"/>
    <w:rsid w:val="00BD4021"/>
    <w:rsid w:val="00BD5CDF"/>
    <w:rsid w:val="00BE6C3B"/>
    <w:rsid w:val="00BE6CE8"/>
    <w:rsid w:val="00BF36BA"/>
    <w:rsid w:val="00C00A44"/>
    <w:rsid w:val="00C00E4C"/>
    <w:rsid w:val="00C0129E"/>
    <w:rsid w:val="00C03231"/>
    <w:rsid w:val="00C03B15"/>
    <w:rsid w:val="00C03DC6"/>
    <w:rsid w:val="00C1016E"/>
    <w:rsid w:val="00C10E03"/>
    <w:rsid w:val="00C11468"/>
    <w:rsid w:val="00C1158B"/>
    <w:rsid w:val="00C12B51"/>
    <w:rsid w:val="00C142E7"/>
    <w:rsid w:val="00C14E30"/>
    <w:rsid w:val="00C15515"/>
    <w:rsid w:val="00C158E6"/>
    <w:rsid w:val="00C16354"/>
    <w:rsid w:val="00C17B9C"/>
    <w:rsid w:val="00C214F5"/>
    <w:rsid w:val="00C243C4"/>
    <w:rsid w:val="00C24650"/>
    <w:rsid w:val="00C25465"/>
    <w:rsid w:val="00C2553C"/>
    <w:rsid w:val="00C26DEC"/>
    <w:rsid w:val="00C278F0"/>
    <w:rsid w:val="00C33079"/>
    <w:rsid w:val="00C33AA5"/>
    <w:rsid w:val="00C33F85"/>
    <w:rsid w:val="00C36B57"/>
    <w:rsid w:val="00C4118D"/>
    <w:rsid w:val="00C41B61"/>
    <w:rsid w:val="00C420E8"/>
    <w:rsid w:val="00C42D52"/>
    <w:rsid w:val="00C44DE1"/>
    <w:rsid w:val="00C46747"/>
    <w:rsid w:val="00C477B4"/>
    <w:rsid w:val="00C52531"/>
    <w:rsid w:val="00C54723"/>
    <w:rsid w:val="00C60755"/>
    <w:rsid w:val="00C60818"/>
    <w:rsid w:val="00C62B58"/>
    <w:rsid w:val="00C70E63"/>
    <w:rsid w:val="00C73544"/>
    <w:rsid w:val="00C74D2D"/>
    <w:rsid w:val="00C76C36"/>
    <w:rsid w:val="00C81467"/>
    <w:rsid w:val="00C81720"/>
    <w:rsid w:val="00C83A13"/>
    <w:rsid w:val="00C9068C"/>
    <w:rsid w:val="00C92967"/>
    <w:rsid w:val="00C944D0"/>
    <w:rsid w:val="00C96EF6"/>
    <w:rsid w:val="00C977A3"/>
    <w:rsid w:val="00CA357D"/>
    <w:rsid w:val="00CA3D0C"/>
    <w:rsid w:val="00CA5972"/>
    <w:rsid w:val="00CA654B"/>
    <w:rsid w:val="00CB10C7"/>
    <w:rsid w:val="00CB2192"/>
    <w:rsid w:val="00CB3459"/>
    <w:rsid w:val="00CB72B8"/>
    <w:rsid w:val="00CB7755"/>
    <w:rsid w:val="00CB7A40"/>
    <w:rsid w:val="00CD15E8"/>
    <w:rsid w:val="00CD49B0"/>
    <w:rsid w:val="00CD4C7B"/>
    <w:rsid w:val="00CD58FE"/>
    <w:rsid w:val="00CD7B9B"/>
    <w:rsid w:val="00CE6A2F"/>
    <w:rsid w:val="00CF05B7"/>
    <w:rsid w:val="00CF12B8"/>
    <w:rsid w:val="00CF3734"/>
    <w:rsid w:val="00CF7DE8"/>
    <w:rsid w:val="00D0140C"/>
    <w:rsid w:val="00D033A4"/>
    <w:rsid w:val="00D14D29"/>
    <w:rsid w:val="00D16BD0"/>
    <w:rsid w:val="00D203C2"/>
    <w:rsid w:val="00D23FD4"/>
    <w:rsid w:val="00D26B3F"/>
    <w:rsid w:val="00D336D6"/>
    <w:rsid w:val="00D33BE3"/>
    <w:rsid w:val="00D3792D"/>
    <w:rsid w:val="00D40D10"/>
    <w:rsid w:val="00D41399"/>
    <w:rsid w:val="00D41A81"/>
    <w:rsid w:val="00D4320C"/>
    <w:rsid w:val="00D45BD7"/>
    <w:rsid w:val="00D548E4"/>
    <w:rsid w:val="00D55E47"/>
    <w:rsid w:val="00D56D1F"/>
    <w:rsid w:val="00D62E19"/>
    <w:rsid w:val="00D63625"/>
    <w:rsid w:val="00D64923"/>
    <w:rsid w:val="00D656DE"/>
    <w:rsid w:val="00D66825"/>
    <w:rsid w:val="00D6746E"/>
    <w:rsid w:val="00D67B09"/>
    <w:rsid w:val="00D67CD1"/>
    <w:rsid w:val="00D71B66"/>
    <w:rsid w:val="00D72D01"/>
    <w:rsid w:val="00D732B2"/>
    <w:rsid w:val="00D738D6"/>
    <w:rsid w:val="00D73DE5"/>
    <w:rsid w:val="00D75196"/>
    <w:rsid w:val="00D77144"/>
    <w:rsid w:val="00D80795"/>
    <w:rsid w:val="00D80D68"/>
    <w:rsid w:val="00D81D61"/>
    <w:rsid w:val="00D81D97"/>
    <w:rsid w:val="00D82A59"/>
    <w:rsid w:val="00D854BE"/>
    <w:rsid w:val="00D87E00"/>
    <w:rsid w:val="00D87F0E"/>
    <w:rsid w:val="00D901D4"/>
    <w:rsid w:val="00D912B2"/>
    <w:rsid w:val="00D9134D"/>
    <w:rsid w:val="00D96D11"/>
    <w:rsid w:val="00D972B5"/>
    <w:rsid w:val="00DA0440"/>
    <w:rsid w:val="00DA382B"/>
    <w:rsid w:val="00DA7A03"/>
    <w:rsid w:val="00DB0DB8"/>
    <w:rsid w:val="00DB1818"/>
    <w:rsid w:val="00DB54C6"/>
    <w:rsid w:val="00DB7694"/>
    <w:rsid w:val="00DB7C3B"/>
    <w:rsid w:val="00DC309B"/>
    <w:rsid w:val="00DC453B"/>
    <w:rsid w:val="00DC4C91"/>
    <w:rsid w:val="00DC4DA2"/>
    <w:rsid w:val="00DC5261"/>
    <w:rsid w:val="00DC68D0"/>
    <w:rsid w:val="00DD1B47"/>
    <w:rsid w:val="00DD416F"/>
    <w:rsid w:val="00DD49CB"/>
    <w:rsid w:val="00DD5BF1"/>
    <w:rsid w:val="00DE1278"/>
    <w:rsid w:val="00DE25D2"/>
    <w:rsid w:val="00DE3EC4"/>
    <w:rsid w:val="00DE6F5E"/>
    <w:rsid w:val="00DF1D6D"/>
    <w:rsid w:val="00DF1F74"/>
    <w:rsid w:val="00DF253A"/>
    <w:rsid w:val="00DF2D48"/>
    <w:rsid w:val="00DF4DA4"/>
    <w:rsid w:val="00E0190E"/>
    <w:rsid w:val="00E03658"/>
    <w:rsid w:val="00E05735"/>
    <w:rsid w:val="00E103E7"/>
    <w:rsid w:val="00E10E96"/>
    <w:rsid w:val="00E12AF3"/>
    <w:rsid w:val="00E20C02"/>
    <w:rsid w:val="00E213B7"/>
    <w:rsid w:val="00E21509"/>
    <w:rsid w:val="00E21DBE"/>
    <w:rsid w:val="00E24D06"/>
    <w:rsid w:val="00E321E1"/>
    <w:rsid w:val="00E44067"/>
    <w:rsid w:val="00E4589B"/>
    <w:rsid w:val="00E46C08"/>
    <w:rsid w:val="00E471CF"/>
    <w:rsid w:val="00E503C6"/>
    <w:rsid w:val="00E515E0"/>
    <w:rsid w:val="00E51B3D"/>
    <w:rsid w:val="00E5281D"/>
    <w:rsid w:val="00E5616D"/>
    <w:rsid w:val="00E5637D"/>
    <w:rsid w:val="00E575D7"/>
    <w:rsid w:val="00E608C2"/>
    <w:rsid w:val="00E60FB3"/>
    <w:rsid w:val="00E62835"/>
    <w:rsid w:val="00E64813"/>
    <w:rsid w:val="00E70071"/>
    <w:rsid w:val="00E71F4C"/>
    <w:rsid w:val="00E730FE"/>
    <w:rsid w:val="00E74294"/>
    <w:rsid w:val="00E74FED"/>
    <w:rsid w:val="00E77645"/>
    <w:rsid w:val="00E77D2D"/>
    <w:rsid w:val="00E80D93"/>
    <w:rsid w:val="00E83697"/>
    <w:rsid w:val="00E8586B"/>
    <w:rsid w:val="00E8613F"/>
    <w:rsid w:val="00E86A73"/>
    <w:rsid w:val="00E925B7"/>
    <w:rsid w:val="00E94F28"/>
    <w:rsid w:val="00E956EE"/>
    <w:rsid w:val="00E95D7A"/>
    <w:rsid w:val="00E95EF4"/>
    <w:rsid w:val="00EA66C9"/>
    <w:rsid w:val="00EA77B4"/>
    <w:rsid w:val="00EA7A13"/>
    <w:rsid w:val="00EB026D"/>
    <w:rsid w:val="00EB186B"/>
    <w:rsid w:val="00EB50EB"/>
    <w:rsid w:val="00EC0D00"/>
    <w:rsid w:val="00EC100A"/>
    <w:rsid w:val="00EC12FF"/>
    <w:rsid w:val="00EC47B6"/>
    <w:rsid w:val="00EC4A25"/>
    <w:rsid w:val="00EC4A70"/>
    <w:rsid w:val="00EC7582"/>
    <w:rsid w:val="00ED3585"/>
    <w:rsid w:val="00ED78EA"/>
    <w:rsid w:val="00EE7D2C"/>
    <w:rsid w:val="00EE7DA9"/>
    <w:rsid w:val="00EF35C5"/>
    <w:rsid w:val="00EF50B5"/>
    <w:rsid w:val="00F025A2"/>
    <w:rsid w:val="00F0287E"/>
    <w:rsid w:val="00F036E9"/>
    <w:rsid w:val="00F03C82"/>
    <w:rsid w:val="00F04752"/>
    <w:rsid w:val="00F07388"/>
    <w:rsid w:val="00F111CF"/>
    <w:rsid w:val="00F13F41"/>
    <w:rsid w:val="00F1586A"/>
    <w:rsid w:val="00F17FA6"/>
    <w:rsid w:val="00F2026E"/>
    <w:rsid w:val="00F207D2"/>
    <w:rsid w:val="00F2210A"/>
    <w:rsid w:val="00F235F8"/>
    <w:rsid w:val="00F23B3B"/>
    <w:rsid w:val="00F24FE9"/>
    <w:rsid w:val="00F322DA"/>
    <w:rsid w:val="00F37743"/>
    <w:rsid w:val="00F41831"/>
    <w:rsid w:val="00F42676"/>
    <w:rsid w:val="00F50C7F"/>
    <w:rsid w:val="00F54A3D"/>
    <w:rsid w:val="00F54CB0"/>
    <w:rsid w:val="00F5705E"/>
    <w:rsid w:val="00F579CD"/>
    <w:rsid w:val="00F6361F"/>
    <w:rsid w:val="00F653B8"/>
    <w:rsid w:val="00F67386"/>
    <w:rsid w:val="00F71736"/>
    <w:rsid w:val="00F71B89"/>
    <w:rsid w:val="00F7353C"/>
    <w:rsid w:val="00F7557C"/>
    <w:rsid w:val="00F76F8F"/>
    <w:rsid w:val="00F85F5E"/>
    <w:rsid w:val="00F913CD"/>
    <w:rsid w:val="00F91947"/>
    <w:rsid w:val="00F941DF"/>
    <w:rsid w:val="00F95213"/>
    <w:rsid w:val="00F9576C"/>
    <w:rsid w:val="00FA1266"/>
    <w:rsid w:val="00FB2291"/>
    <w:rsid w:val="00FB2573"/>
    <w:rsid w:val="00FB36FA"/>
    <w:rsid w:val="00FB3717"/>
    <w:rsid w:val="00FB437C"/>
    <w:rsid w:val="00FB5EB9"/>
    <w:rsid w:val="00FB7590"/>
    <w:rsid w:val="00FC1192"/>
    <w:rsid w:val="00FC271F"/>
    <w:rsid w:val="00FC2781"/>
    <w:rsid w:val="00FC2E3E"/>
    <w:rsid w:val="00FC3356"/>
    <w:rsid w:val="00FC3A58"/>
    <w:rsid w:val="00FC682A"/>
    <w:rsid w:val="00FC6C95"/>
    <w:rsid w:val="00FC6EFD"/>
    <w:rsid w:val="00FC7A73"/>
    <w:rsid w:val="00FD0EF4"/>
    <w:rsid w:val="00FD3F25"/>
    <w:rsid w:val="00FD42F1"/>
    <w:rsid w:val="00FD4EF9"/>
    <w:rsid w:val="00FD745C"/>
    <w:rsid w:val="00FD7AA4"/>
    <w:rsid w:val="00FD7AE6"/>
    <w:rsid w:val="00FE1ADA"/>
    <w:rsid w:val="00FE1EC5"/>
    <w:rsid w:val="00FE251B"/>
    <w:rsid w:val="00FE44B7"/>
    <w:rsid w:val="00FE693D"/>
    <w:rsid w:val="00FE7EBD"/>
    <w:rsid w:val="00FF6272"/>
    <w:rsid w:val="00FF64EC"/>
    <w:rsid w:val="00FF670B"/>
    <w:rsid w:val="00FF68A8"/>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8D4400"/>
  <w15:docId w15:val="{26357B2F-B9D5-4350-9519-10362D0D9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4904"/>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a3">
    <w:name w:val="annotation subject"/>
    <w:basedOn w:val="a4"/>
    <w:next w:val="a4"/>
    <w:link w:val="Char"/>
    <w:rPr>
      <w:b/>
      <w:bCs/>
    </w:rPr>
  </w:style>
  <w:style w:type="paragraph" w:styleId="a4">
    <w:name w:val="annotation text"/>
    <w:basedOn w:val="a"/>
    <w:link w:val="Char0"/>
    <w:qFormat/>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qFormat/>
    <w:pPr>
      <w:ind w:left="1418" w:hanging="1418"/>
    </w:pPr>
  </w:style>
  <w:style w:type="paragraph" w:styleId="30">
    <w:name w:val="toc 3"/>
    <w:basedOn w:val="20"/>
    <w:next w:val="a"/>
    <w:semiHidden/>
    <w:pPr>
      <w:ind w:left="1134" w:hanging="1134"/>
    </w:pPr>
  </w:style>
  <w:style w:type="paragraph" w:styleId="20">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after="120"/>
      <w:ind w:left="567" w:right="425" w:hanging="567"/>
    </w:pPr>
    <w:rPr>
      <w:sz w:val="22"/>
      <w:lang w:val="en-GB" w:eastAsia="en-US"/>
    </w:rPr>
  </w:style>
  <w:style w:type="paragraph" w:styleId="a5">
    <w:name w:val="Document Map"/>
    <w:basedOn w:val="a"/>
    <w:link w:val="Char1"/>
    <w:pPr>
      <w:spacing w:after="0"/>
    </w:pPr>
    <w:rPr>
      <w:sz w:val="24"/>
      <w:szCs w:val="24"/>
    </w:rPr>
  </w:style>
  <w:style w:type="paragraph" w:styleId="a6">
    <w:name w:val="Body Text"/>
    <w:basedOn w:val="a"/>
    <w:link w:val="Char2"/>
    <w:qFormat/>
  </w:style>
  <w:style w:type="paragraph" w:styleId="80">
    <w:name w:val="toc 8"/>
    <w:basedOn w:val="10"/>
    <w:next w:val="a"/>
    <w:semiHidden/>
    <w:qFormat/>
    <w:pPr>
      <w:spacing w:before="180"/>
      <w:ind w:left="2693" w:hanging="2693"/>
    </w:pPr>
    <w:rPr>
      <w:b/>
    </w:rPr>
  </w:style>
  <w:style w:type="paragraph" w:styleId="a7">
    <w:name w:val="Balloon Text"/>
    <w:basedOn w:val="a"/>
    <w:link w:val="Char3"/>
    <w:qFormat/>
    <w:pPr>
      <w:spacing w:after="0"/>
    </w:pPr>
    <w:rPr>
      <w:rFonts w:ascii="Helvetica" w:hAnsi="Helvetica"/>
      <w:sz w:val="18"/>
      <w:szCs w:val="18"/>
    </w:rPr>
  </w:style>
  <w:style w:type="paragraph" w:styleId="a8">
    <w:name w:val="footer"/>
    <w:basedOn w:val="a9"/>
    <w:pPr>
      <w:jc w:val="center"/>
    </w:pPr>
    <w:rPr>
      <w:i/>
    </w:rPr>
  </w:style>
  <w:style w:type="paragraph" w:styleId="a9">
    <w:name w:val="header"/>
    <w:link w:val="Char4"/>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90">
    <w:name w:val="toc 9"/>
    <w:basedOn w:val="80"/>
    <w:next w:val="a"/>
    <w:semiHidden/>
    <w:qFormat/>
    <w:pPr>
      <w:ind w:left="1418" w:hanging="1418"/>
    </w:pPr>
  </w:style>
  <w:style w:type="paragraph" w:styleId="aa">
    <w:name w:val="Normal (Web)"/>
    <w:basedOn w:val="a"/>
    <w:uiPriority w:val="99"/>
    <w:unhideWhenUsed/>
    <w:pPr>
      <w:spacing w:before="100" w:beforeAutospacing="1" w:after="100" w:afterAutospacing="1"/>
    </w:pPr>
    <w:rPr>
      <w:sz w:val="24"/>
      <w:szCs w:val="24"/>
      <w:lang w:val="en-US" w:eastAsia="zh-TW"/>
    </w:rPr>
  </w:style>
  <w:style w:type="character" w:styleId="ab">
    <w:name w:val="Hyperlink"/>
    <w:rPr>
      <w:color w:val="0000FF"/>
      <w:u w:val="single"/>
    </w:rPr>
  </w:style>
  <w:style w:type="character" w:styleId="ac">
    <w:name w:val="annotation reference"/>
    <w:basedOn w:val="a0"/>
    <w:qFormat/>
    <w:rPr>
      <w:sz w:val="16"/>
      <w:szCs w:val="16"/>
    </w:rPr>
  </w:style>
  <w:style w:type="table" w:styleId="a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4">
    <w:name w:val="页眉 Char"/>
    <w:link w:val="a9"/>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har1">
    <w:name w:val="文档结构图 Char"/>
    <w:basedOn w:val="a0"/>
    <w:link w:val="a5"/>
    <w:rPr>
      <w:sz w:val="24"/>
      <w:szCs w:val="24"/>
      <w:lang w:eastAsia="en-US"/>
    </w:rPr>
  </w:style>
  <w:style w:type="character" w:customStyle="1" w:styleId="Char3">
    <w:name w:val="批注框文本 Char"/>
    <w:basedOn w:val="a0"/>
    <w:link w:val="a7"/>
    <w:qFormat/>
    <w:rPr>
      <w:rFonts w:ascii="Helvetica" w:hAnsi="Helvetica"/>
      <w:sz w:val="18"/>
      <w:szCs w:val="18"/>
      <w:lang w:eastAsia="en-US"/>
    </w:rPr>
  </w:style>
  <w:style w:type="character" w:customStyle="1" w:styleId="UnresolvedMention1">
    <w:name w:val="Unresolved Mention1"/>
    <w:basedOn w:val="a0"/>
    <w:qFormat/>
    <w:rPr>
      <w:color w:val="605E5C"/>
      <w:shd w:val="clear" w:color="auto" w:fill="E1DFDD"/>
    </w:rPr>
  </w:style>
  <w:style w:type="paragraph" w:customStyle="1" w:styleId="11">
    <w:name w:val="列出段落1"/>
    <w:basedOn w:val="a"/>
    <w:link w:val="ae"/>
    <w:uiPriority w:val="34"/>
    <w:qFormat/>
    <w:pPr>
      <w:spacing w:after="0"/>
      <w:ind w:left="720"/>
    </w:pPr>
    <w:rPr>
      <w:rFonts w:ascii="Calibri" w:hAnsi="Calibri" w:cs="Calibri"/>
      <w:sz w:val="22"/>
      <w:szCs w:val="22"/>
      <w:lang w:eastAsia="ja-JP"/>
    </w:rPr>
  </w:style>
  <w:style w:type="character" w:customStyle="1" w:styleId="Char0">
    <w:name w:val="批注文字 Char"/>
    <w:basedOn w:val="a0"/>
    <w:link w:val="a4"/>
    <w:qFormat/>
    <w:rPr>
      <w:lang w:eastAsia="en-US"/>
    </w:rPr>
  </w:style>
  <w:style w:type="character" w:customStyle="1" w:styleId="Char">
    <w:name w:val="批注主题 Char"/>
    <w:basedOn w:val="Char0"/>
    <w:link w:val="a3"/>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e">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6"/>
    <w:qFormat/>
    <w:pPr>
      <w:numPr>
        <w:numId w:val="2"/>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Char2">
    <w:name w:val="正文文本 Char"/>
    <w:basedOn w:val="a0"/>
    <w:link w:val="a6"/>
    <w:qFormat/>
    <w:rPr>
      <w:lang w:eastAsia="en-US"/>
    </w:rPr>
  </w:style>
  <w:style w:type="character" w:customStyle="1" w:styleId="B1Char">
    <w:name w:val="B1 Char"/>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
    <w:name w:val="List Paragraph"/>
    <w:basedOn w:val="a"/>
    <w:uiPriority w:val="99"/>
    <w:rsid w:val="00E5281D"/>
    <w:pPr>
      <w:ind w:firstLineChars="200" w:firstLine="420"/>
    </w:pPr>
  </w:style>
  <w:style w:type="character" w:customStyle="1" w:styleId="5Char">
    <w:name w:val="标题 5 Char"/>
    <w:basedOn w:val="a0"/>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character" w:customStyle="1" w:styleId="3GPPAgreementsChar">
    <w:name w:val="3GPP Agreements Char"/>
    <w:link w:val="3GPPAgreements"/>
    <w:qFormat/>
    <w:locked/>
    <w:rsid w:val="00262FD9"/>
    <w:rPr>
      <w:sz w:val="22"/>
    </w:rPr>
  </w:style>
  <w:style w:type="paragraph" w:customStyle="1" w:styleId="3GPPAgreements">
    <w:name w:val="3GPP Agreements"/>
    <w:basedOn w:val="a"/>
    <w:link w:val="3GPPAgreementsChar"/>
    <w:qFormat/>
    <w:rsid w:val="00262FD9"/>
    <w:pPr>
      <w:numPr>
        <w:numId w:val="44"/>
      </w:numPr>
      <w:overflowPunct w:val="0"/>
      <w:autoSpaceDE w:val="0"/>
      <w:autoSpaceDN w:val="0"/>
      <w:adjustRightInd w:val="0"/>
      <w:spacing w:before="60" w:after="60"/>
      <w:jc w:val="both"/>
    </w:pPr>
    <w:rPr>
      <w:sz w:val="22"/>
      <w:lang w:val="en-US" w:eastAsia="zh-CN"/>
    </w:rPr>
  </w:style>
  <w:style w:type="character" w:customStyle="1" w:styleId="THChar">
    <w:name w:val="TH Char"/>
    <w:link w:val="TH"/>
    <w:qFormat/>
    <w:locked/>
    <w:rsid w:val="00905D45"/>
    <w:rPr>
      <w:rFonts w:ascii="Arial" w:hAnsi="Arial"/>
      <w:b/>
      <w:lang w:val="en-GB" w:eastAsia="en-US"/>
    </w:rPr>
  </w:style>
  <w:style w:type="paragraph" w:styleId="af0">
    <w:name w:val="caption"/>
    <w:basedOn w:val="a"/>
    <w:next w:val="a"/>
    <w:unhideWhenUsed/>
    <w:qFormat/>
    <w:rsid w:val="00905D45"/>
    <w:rPr>
      <w:rFonts w:asciiTheme="majorHAnsi" w:eastAsia="黑体" w:hAnsiTheme="majorHAnsi" w:cstheme="majorBidi"/>
    </w:rPr>
  </w:style>
  <w:style w:type="character" w:customStyle="1" w:styleId="TALChar">
    <w:name w:val="TAL Char"/>
    <w:qFormat/>
    <w:rsid w:val="00DD5BF1"/>
    <w:rPr>
      <w:rFonts w:ascii="Arial" w:eastAsia="Times New Roman" w:hAnsi="Arial" w:cs="Times New Roman"/>
      <w:sz w:val="18"/>
      <w:szCs w:val="20"/>
      <w:lang w:val="en-GB"/>
    </w:rPr>
  </w:style>
  <w:style w:type="character" w:customStyle="1" w:styleId="TAHChar">
    <w:name w:val="TAH Char"/>
    <w:rsid w:val="00DD5BF1"/>
    <w:rPr>
      <w:rFonts w:ascii="Arial" w:eastAsia="Times New Roman" w:hAnsi="Arial" w:cs="Times New Roman"/>
      <w:b/>
      <w:sz w:val="18"/>
      <w:szCs w:val="20"/>
      <w:lang w:val="en-GB"/>
    </w:rPr>
  </w:style>
  <w:style w:type="character" w:customStyle="1" w:styleId="4Char">
    <w:name w:val="标题 4 Char"/>
    <w:basedOn w:val="a0"/>
    <w:link w:val="4"/>
    <w:rsid w:val="00E0190E"/>
    <w:rPr>
      <w:rFonts w:ascii="Arial" w:hAnsi="Arial"/>
      <w:sz w:val="24"/>
      <w:lang w:val="en-GB" w:eastAsia="en-US"/>
    </w:rPr>
  </w:style>
  <w:style w:type="character" w:customStyle="1" w:styleId="TACChar">
    <w:name w:val="TAC Char"/>
    <w:basedOn w:val="TALChar"/>
    <w:link w:val="TAC"/>
    <w:locked/>
    <w:rsid w:val="00E95EF4"/>
    <w:rPr>
      <w:rFonts w:ascii="Arial" w:eastAsiaTheme="minorEastAsia" w:hAnsi="Arial" w:cs="Times New Roman"/>
      <w:sz w:val="18"/>
      <w:szCs w:val="20"/>
      <w:lang w:val="en-GB" w:eastAsia="en-US"/>
    </w:rPr>
  </w:style>
  <w:style w:type="character" w:customStyle="1" w:styleId="CRCoverPageZchn">
    <w:name w:val="CR Cover Page Zchn"/>
    <w:link w:val="CRCoverPage"/>
    <w:locked/>
    <w:rsid w:val="00E321E1"/>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23218">
      <w:bodyDiv w:val="1"/>
      <w:marLeft w:val="0"/>
      <w:marRight w:val="0"/>
      <w:marTop w:val="0"/>
      <w:marBottom w:val="0"/>
      <w:divBdr>
        <w:top w:val="none" w:sz="0" w:space="0" w:color="auto"/>
        <w:left w:val="none" w:sz="0" w:space="0" w:color="auto"/>
        <w:bottom w:val="none" w:sz="0" w:space="0" w:color="auto"/>
        <w:right w:val="none" w:sz="0" w:space="0" w:color="auto"/>
      </w:divBdr>
    </w:div>
    <w:div w:id="74016830">
      <w:bodyDiv w:val="1"/>
      <w:marLeft w:val="0"/>
      <w:marRight w:val="0"/>
      <w:marTop w:val="0"/>
      <w:marBottom w:val="0"/>
      <w:divBdr>
        <w:top w:val="none" w:sz="0" w:space="0" w:color="auto"/>
        <w:left w:val="none" w:sz="0" w:space="0" w:color="auto"/>
        <w:bottom w:val="none" w:sz="0" w:space="0" w:color="auto"/>
        <w:right w:val="none" w:sz="0" w:space="0" w:color="auto"/>
      </w:divBdr>
    </w:div>
    <w:div w:id="216282892">
      <w:bodyDiv w:val="1"/>
      <w:marLeft w:val="0"/>
      <w:marRight w:val="0"/>
      <w:marTop w:val="0"/>
      <w:marBottom w:val="0"/>
      <w:divBdr>
        <w:top w:val="none" w:sz="0" w:space="0" w:color="auto"/>
        <w:left w:val="none" w:sz="0" w:space="0" w:color="auto"/>
        <w:bottom w:val="none" w:sz="0" w:space="0" w:color="auto"/>
        <w:right w:val="none" w:sz="0" w:space="0" w:color="auto"/>
      </w:divBdr>
    </w:div>
    <w:div w:id="322205889">
      <w:bodyDiv w:val="1"/>
      <w:marLeft w:val="0"/>
      <w:marRight w:val="0"/>
      <w:marTop w:val="0"/>
      <w:marBottom w:val="0"/>
      <w:divBdr>
        <w:top w:val="none" w:sz="0" w:space="0" w:color="auto"/>
        <w:left w:val="none" w:sz="0" w:space="0" w:color="auto"/>
        <w:bottom w:val="none" w:sz="0" w:space="0" w:color="auto"/>
        <w:right w:val="none" w:sz="0" w:space="0" w:color="auto"/>
      </w:divBdr>
    </w:div>
    <w:div w:id="411511714">
      <w:bodyDiv w:val="1"/>
      <w:marLeft w:val="0"/>
      <w:marRight w:val="0"/>
      <w:marTop w:val="0"/>
      <w:marBottom w:val="0"/>
      <w:divBdr>
        <w:top w:val="none" w:sz="0" w:space="0" w:color="auto"/>
        <w:left w:val="none" w:sz="0" w:space="0" w:color="auto"/>
        <w:bottom w:val="none" w:sz="0" w:space="0" w:color="auto"/>
        <w:right w:val="none" w:sz="0" w:space="0" w:color="auto"/>
      </w:divBdr>
    </w:div>
    <w:div w:id="493568139">
      <w:bodyDiv w:val="1"/>
      <w:marLeft w:val="0"/>
      <w:marRight w:val="0"/>
      <w:marTop w:val="0"/>
      <w:marBottom w:val="0"/>
      <w:divBdr>
        <w:top w:val="none" w:sz="0" w:space="0" w:color="auto"/>
        <w:left w:val="none" w:sz="0" w:space="0" w:color="auto"/>
        <w:bottom w:val="none" w:sz="0" w:space="0" w:color="auto"/>
        <w:right w:val="none" w:sz="0" w:space="0" w:color="auto"/>
      </w:divBdr>
    </w:div>
    <w:div w:id="529102936">
      <w:bodyDiv w:val="1"/>
      <w:marLeft w:val="0"/>
      <w:marRight w:val="0"/>
      <w:marTop w:val="0"/>
      <w:marBottom w:val="0"/>
      <w:divBdr>
        <w:top w:val="none" w:sz="0" w:space="0" w:color="auto"/>
        <w:left w:val="none" w:sz="0" w:space="0" w:color="auto"/>
        <w:bottom w:val="none" w:sz="0" w:space="0" w:color="auto"/>
        <w:right w:val="none" w:sz="0" w:space="0" w:color="auto"/>
      </w:divBdr>
    </w:div>
    <w:div w:id="544216674">
      <w:bodyDiv w:val="1"/>
      <w:marLeft w:val="0"/>
      <w:marRight w:val="0"/>
      <w:marTop w:val="0"/>
      <w:marBottom w:val="0"/>
      <w:divBdr>
        <w:top w:val="none" w:sz="0" w:space="0" w:color="auto"/>
        <w:left w:val="none" w:sz="0" w:space="0" w:color="auto"/>
        <w:bottom w:val="none" w:sz="0" w:space="0" w:color="auto"/>
        <w:right w:val="none" w:sz="0" w:space="0" w:color="auto"/>
      </w:divBdr>
    </w:div>
    <w:div w:id="563637530">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667057270">
      <w:bodyDiv w:val="1"/>
      <w:marLeft w:val="0"/>
      <w:marRight w:val="0"/>
      <w:marTop w:val="0"/>
      <w:marBottom w:val="0"/>
      <w:divBdr>
        <w:top w:val="none" w:sz="0" w:space="0" w:color="auto"/>
        <w:left w:val="none" w:sz="0" w:space="0" w:color="auto"/>
        <w:bottom w:val="none" w:sz="0" w:space="0" w:color="auto"/>
        <w:right w:val="none" w:sz="0" w:space="0" w:color="auto"/>
      </w:divBdr>
    </w:div>
    <w:div w:id="734740848">
      <w:bodyDiv w:val="1"/>
      <w:marLeft w:val="0"/>
      <w:marRight w:val="0"/>
      <w:marTop w:val="0"/>
      <w:marBottom w:val="0"/>
      <w:divBdr>
        <w:top w:val="none" w:sz="0" w:space="0" w:color="auto"/>
        <w:left w:val="none" w:sz="0" w:space="0" w:color="auto"/>
        <w:bottom w:val="none" w:sz="0" w:space="0" w:color="auto"/>
        <w:right w:val="none" w:sz="0" w:space="0" w:color="auto"/>
      </w:divBdr>
    </w:div>
    <w:div w:id="789864562">
      <w:bodyDiv w:val="1"/>
      <w:marLeft w:val="0"/>
      <w:marRight w:val="0"/>
      <w:marTop w:val="0"/>
      <w:marBottom w:val="0"/>
      <w:divBdr>
        <w:top w:val="none" w:sz="0" w:space="0" w:color="auto"/>
        <w:left w:val="none" w:sz="0" w:space="0" w:color="auto"/>
        <w:bottom w:val="none" w:sz="0" w:space="0" w:color="auto"/>
        <w:right w:val="none" w:sz="0" w:space="0" w:color="auto"/>
      </w:divBdr>
    </w:div>
    <w:div w:id="855342632">
      <w:bodyDiv w:val="1"/>
      <w:marLeft w:val="0"/>
      <w:marRight w:val="0"/>
      <w:marTop w:val="0"/>
      <w:marBottom w:val="0"/>
      <w:divBdr>
        <w:top w:val="none" w:sz="0" w:space="0" w:color="auto"/>
        <w:left w:val="none" w:sz="0" w:space="0" w:color="auto"/>
        <w:bottom w:val="none" w:sz="0" w:space="0" w:color="auto"/>
        <w:right w:val="none" w:sz="0" w:space="0" w:color="auto"/>
      </w:divBdr>
    </w:div>
    <w:div w:id="945773319">
      <w:bodyDiv w:val="1"/>
      <w:marLeft w:val="0"/>
      <w:marRight w:val="0"/>
      <w:marTop w:val="0"/>
      <w:marBottom w:val="0"/>
      <w:divBdr>
        <w:top w:val="none" w:sz="0" w:space="0" w:color="auto"/>
        <w:left w:val="none" w:sz="0" w:space="0" w:color="auto"/>
        <w:bottom w:val="none" w:sz="0" w:space="0" w:color="auto"/>
        <w:right w:val="none" w:sz="0" w:space="0" w:color="auto"/>
      </w:divBdr>
    </w:div>
    <w:div w:id="1056197619">
      <w:bodyDiv w:val="1"/>
      <w:marLeft w:val="0"/>
      <w:marRight w:val="0"/>
      <w:marTop w:val="0"/>
      <w:marBottom w:val="0"/>
      <w:divBdr>
        <w:top w:val="none" w:sz="0" w:space="0" w:color="auto"/>
        <w:left w:val="none" w:sz="0" w:space="0" w:color="auto"/>
        <w:bottom w:val="none" w:sz="0" w:space="0" w:color="auto"/>
        <w:right w:val="none" w:sz="0" w:space="0" w:color="auto"/>
      </w:divBdr>
    </w:div>
    <w:div w:id="1097405235">
      <w:bodyDiv w:val="1"/>
      <w:marLeft w:val="0"/>
      <w:marRight w:val="0"/>
      <w:marTop w:val="0"/>
      <w:marBottom w:val="0"/>
      <w:divBdr>
        <w:top w:val="none" w:sz="0" w:space="0" w:color="auto"/>
        <w:left w:val="none" w:sz="0" w:space="0" w:color="auto"/>
        <w:bottom w:val="none" w:sz="0" w:space="0" w:color="auto"/>
        <w:right w:val="none" w:sz="0" w:space="0" w:color="auto"/>
      </w:divBdr>
    </w:div>
    <w:div w:id="1102185401">
      <w:bodyDiv w:val="1"/>
      <w:marLeft w:val="0"/>
      <w:marRight w:val="0"/>
      <w:marTop w:val="0"/>
      <w:marBottom w:val="0"/>
      <w:divBdr>
        <w:top w:val="none" w:sz="0" w:space="0" w:color="auto"/>
        <w:left w:val="none" w:sz="0" w:space="0" w:color="auto"/>
        <w:bottom w:val="none" w:sz="0" w:space="0" w:color="auto"/>
        <w:right w:val="none" w:sz="0" w:space="0" w:color="auto"/>
      </w:divBdr>
    </w:div>
    <w:div w:id="1126967777">
      <w:bodyDiv w:val="1"/>
      <w:marLeft w:val="0"/>
      <w:marRight w:val="0"/>
      <w:marTop w:val="0"/>
      <w:marBottom w:val="0"/>
      <w:divBdr>
        <w:top w:val="none" w:sz="0" w:space="0" w:color="auto"/>
        <w:left w:val="none" w:sz="0" w:space="0" w:color="auto"/>
        <w:bottom w:val="none" w:sz="0" w:space="0" w:color="auto"/>
        <w:right w:val="none" w:sz="0" w:space="0" w:color="auto"/>
      </w:divBdr>
    </w:div>
    <w:div w:id="1226257712">
      <w:bodyDiv w:val="1"/>
      <w:marLeft w:val="0"/>
      <w:marRight w:val="0"/>
      <w:marTop w:val="0"/>
      <w:marBottom w:val="0"/>
      <w:divBdr>
        <w:top w:val="none" w:sz="0" w:space="0" w:color="auto"/>
        <w:left w:val="none" w:sz="0" w:space="0" w:color="auto"/>
        <w:bottom w:val="none" w:sz="0" w:space="0" w:color="auto"/>
        <w:right w:val="none" w:sz="0" w:space="0" w:color="auto"/>
      </w:divBdr>
    </w:div>
    <w:div w:id="1285622655">
      <w:bodyDiv w:val="1"/>
      <w:marLeft w:val="0"/>
      <w:marRight w:val="0"/>
      <w:marTop w:val="0"/>
      <w:marBottom w:val="0"/>
      <w:divBdr>
        <w:top w:val="none" w:sz="0" w:space="0" w:color="auto"/>
        <w:left w:val="none" w:sz="0" w:space="0" w:color="auto"/>
        <w:bottom w:val="none" w:sz="0" w:space="0" w:color="auto"/>
        <w:right w:val="none" w:sz="0" w:space="0" w:color="auto"/>
      </w:divBdr>
    </w:div>
    <w:div w:id="1336571837">
      <w:bodyDiv w:val="1"/>
      <w:marLeft w:val="0"/>
      <w:marRight w:val="0"/>
      <w:marTop w:val="0"/>
      <w:marBottom w:val="0"/>
      <w:divBdr>
        <w:top w:val="none" w:sz="0" w:space="0" w:color="auto"/>
        <w:left w:val="none" w:sz="0" w:space="0" w:color="auto"/>
        <w:bottom w:val="none" w:sz="0" w:space="0" w:color="auto"/>
        <w:right w:val="none" w:sz="0" w:space="0" w:color="auto"/>
      </w:divBdr>
    </w:div>
    <w:div w:id="1351033910">
      <w:bodyDiv w:val="1"/>
      <w:marLeft w:val="0"/>
      <w:marRight w:val="0"/>
      <w:marTop w:val="0"/>
      <w:marBottom w:val="0"/>
      <w:divBdr>
        <w:top w:val="none" w:sz="0" w:space="0" w:color="auto"/>
        <w:left w:val="none" w:sz="0" w:space="0" w:color="auto"/>
        <w:bottom w:val="none" w:sz="0" w:space="0" w:color="auto"/>
        <w:right w:val="none" w:sz="0" w:space="0" w:color="auto"/>
      </w:divBdr>
    </w:div>
    <w:div w:id="1370645455">
      <w:bodyDiv w:val="1"/>
      <w:marLeft w:val="0"/>
      <w:marRight w:val="0"/>
      <w:marTop w:val="0"/>
      <w:marBottom w:val="0"/>
      <w:divBdr>
        <w:top w:val="none" w:sz="0" w:space="0" w:color="auto"/>
        <w:left w:val="none" w:sz="0" w:space="0" w:color="auto"/>
        <w:bottom w:val="none" w:sz="0" w:space="0" w:color="auto"/>
        <w:right w:val="none" w:sz="0" w:space="0" w:color="auto"/>
      </w:divBdr>
    </w:div>
    <w:div w:id="1409503316">
      <w:bodyDiv w:val="1"/>
      <w:marLeft w:val="0"/>
      <w:marRight w:val="0"/>
      <w:marTop w:val="0"/>
      <w:marBottom w:val="0"/>
      <w:divBdr>
        <w:top w:val="none" w:sz="0" w:space="0" w:color="auto"/>
        <w:left w:val="none" w:sz="0" w:space="0" w:color="auto"/>
        <w:bottom w:val="none" w:sz="0" w:space="0" w:color="auto"/>
        <w:right w:val="none" w:sz="0" w:space="0" w:color="auto"/>
      </w:divBdr>
    </w:div>
    <w:div w:id="1419667096">
      <w:bodyDiv w:val="1"/>
      <w:marLeft w:val="0"/>
      <w:marRight w:val="0"/>
      <w:marTop w:val="0"/>
      <w:marBottom w:val="0"/>
      <w:divBdr>
        <w:top w:val="none" w:sz="0" w:space="0" w:color="auto"/>
        <w:left w:val="none" w:sz="0" w:space="0" w:color="auto"/>
        <w:bottom w:val="none" w:sz="0" w:space="0" w:color="auto"/>
        <w:right w:val="none" w:sz="0" w:space="0" w:color="auto"/>
      </w:divBdr>
    </w:div>
    <w:div w:id="1446920123">
      <w:bodyDiv w:val="1"/>
      <w:marLeft w:val="0"/>
      <w:marRight w:val="0"/>
      <w:marTop w:val="0"/>
      <w:marBottom w:val="0"/>
      <w:divBdr>
        <w:top w:val="none" w:sz="0" w:space="0" w:color="auto"/>
        <w:left w:val="none" w:sz="0" w:space="0" w:color="auto"/>
        <w:bottom w:val="none" w:sz="0" w:space="0" w:color="auto"/>
        <w:right w:val="none" w:sz="0" w:space="0" w:color="auto"/>
      </w:divBdr>
    </w:div>
    <w:div w:id="1755544456">
      <w:bodyDiv w:val="1"/>
      <w:marLeft w:val="0"/>
      <w:marRight w:val="0"/>
      <w:marTop w:val="0"/>
      <w:marBottom w:val="0"/>
      <w:divBdr>
        <w:top w:val="none" w:sz="0" w:space="0" w:color="auto"/>
        <w:left w:val="none" w:sz="0" w:space="0" w:color="auto"/>
        <w:bottom w:val="none" w:sz="0" w:space="0" w:color="auto"/>
        <w:right w:val="none" w:sz="0" w:space="0" w:color="auto"/>
      </w:divBdr>
    </w:div>
    <w:div w:id="1861359314">
      <w:bodyDiv w:val="1"/>
      <w:marLeft w:val="0"/>
      <w:marRight w:val="0"/>
      <w:marTop w:val="0"/>
      <w:marBottom w:val="0"/>
      <w:divBdr>
        <w:top w:val="none" w:sz="0" w:space="0" w:color="auto"/>
        <w:left w:val="none" w:sz="0" w:space="0" w:color="auto"/>
        <w:bottom w:val="none" w:sz="0" w:space="0" w:color="auto"/>
        <w:right w:val="none" w:sz="0" w:space="0" w:color="auto"/>
      </w:divBdr>
    </w:div>
    <w:div w:id="1877817054">
      <w:bodyDiv w:val="1"/>
      <w:marLeft w:val="0"/>
      <w:marRight w:val="0"/>
      <w:marTop w:val="0"/>
      <w:marBottom w:val="0"/>
      <w:divBdr>
        <w:top w:val="none" w:sz="0" w:space="0" w:color="auto"/>
        <w:left w:val="none" w:sz="0" w:space="0" w:color="auto"/>
        <w:bottom w:val="none" w:sz="0" w:space="0" w:color="auto"/>
        <w:right w:val="none" w:sz="0" w:space="0" w:color="auto"/>
      </w:divBdr>
    </w:div>
    <w:div w:id="1982148906">
      <w:bodyDiv w:val="1"/>
      <w:marLeft w:val="0"/>
      <w:marRight w:val="0"/>
      <w:marTop w:val="0"/>
      <w:marBottom w:val="0"/>
      <w:divBdr>
        <w:top w:val="none" w:sz="0" w:space="0" w:color="auto"/>
        <w:left w:val="none" w:sz="0" w:space="0" w:color="auto"/>
        <w:bottom w:val="none" w:sz="0" w:space="0" w:color="auto"/>
        <w:right w:val="none" w:sz="0" w:space="0" w:color="auto"/>
      </w:divBdr>
    </w:div>
    <w:div w:id="2039962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13141111111.vsd"/><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AB62CFA-DEEC-4721-AD39-52EE9ACF5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4</Pages>
  <Words>1251</Words>
  <Characters>7131</Characters>
  <Application>Microsoft Office Word</Application>
  <DocSecurity>0</DocSecurity>
  <Lines>59</Lines>
  <Paragraphs>16</Paragraphs>
  <ScaleCrop>false</ScaleCrop>
  <Company>Nokia Siemens Networks</Company>
  <LinksUpToDate>false</LinksUpToDate>
  <CharactersWithSpaces>8366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FI/Espoo);Johan Johansson (Mediatek)</dc:creator>
  <cp:lastModifiedBy>(Huawei) YinghaoGuo</cp:lastModifiedBy>
  <cp:revision>3</cp:revision>
  <dcterms:created xsi:type="dcterms:W3CDTF">2020-05-20T03:12:00Z</dcterms:created>
  <dcterms:modified xsi:type="dcterms:W3CDTF">2020-05-22T02:26:00Z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y fmtid="{D5CDD505-2E9C-101B-9397-08002B2CF9AE}" pid="4" name="_2015_ms_pID_725343">
    <vt:lpwstr>(3)Iq3NtE5yDPbQLHecmX5sUSJfwaS9sDO3P+qisuRkUsX8dvTy9YiIHNRkI1hfKT88/XWnXUdJ
dJd0J27FcaIAYdPPEgH7wnzrVbH8G9qHDymIaM9B1d0YEuBNkwSb5Zx830QLubOo1blnUszP
ZjZTaCTMjt9dba/tsLs2++QEVR5WprUrLuUKIkVsXdvB8Jbehm5opQZHxy9bYwhE2cagR6NR
FVL7BS213LLFFwReh+</vt:lpwstr>
  </property>
  <property fmtid="{D5CDD505-2E9C-101B-9397-08002B2CF9AE}" pid="5" name="_2015_ms_pID_7253431">
    <vt:lpwstr>pkaCoYCZi+o43q/Wm4U52JBOGE+8CUiijMMrvfSV2nRUlOBjUhXhq7
VPgfFfOElUV8Y0rKuWDynNY0Hbb5HB7BjGNAavvRjFn/YwC77EHVB8aK3eSc2BKYkBUjUnmy
YrcZMaurJu43x6tgaCU83FU0EX4YnFqi0G30OBi6vDDiwfllE9B/cO4pdkOH6zjwvsUSNe2p
OjIA3Rv3XZX+Uxj1RSztP4R5cm7xAUxbUnkZ</vt:lpwstr>
  </property>
  <property fmtid="{D5CDD505-2E9C-101B-9397-08002B2CF9AE}" pid="6" name="_2015_ms_pID_7253432">
    <vt:lpwstr>hg==</vt:lpwstr>
  </property>
  <property fmtid="{D5CDD505-2E9C-101B-9397-08002B2CF9AE}" pid="7" name="KSOProductBuildVer">
    <vt:lpwstr>2052-10.8.0.5918</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1585364801</vt:lpwstr>
  </property>
</Properties>
</file>